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EB3E66"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EB3E66"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EB3E66"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EB3E66"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EB3E66" w:rsidRDefault="00E7446A" w:rsidP="00E7446A">
      <w:pPr>
        <w:pStyle w:val="StandardHervorhebungrot"/>
        <w:spacing w:line="400" w:lineRule="exact"/>
        <w:rPr>
          <w:rStyle w:val="berschrift1Zchn"/>
          <w:rFonts w:ascii="Mark Pro" w:eastAsia="Calibri" w:hAnsi="Mark Pro"/>
          <w:b/>
        </w:rPr>
      </w:pPr>
    </w:p>
    <w:p w14:paraId="65ECA397" w14:textId="3D1263B8" w:rsidR="00E7446A" w:rsidRPr="00EB3E66" w:rsidRDefault="00E7446A" w:rsidP="00E7446A">
      <w:pPr>
        <w:pStyle w:val="StandardHervorhebungrot"/>
        <w:spacing w:line="400" w:lineRule="exact"/>
        <w:rPr>
          <w:rStyle w:val="berschrift1Zchn"/>
          <w:rFonts w:ascii="Mark Pro" w:eastAsia="Calibri" w:hAnsi="Mark Pro"/>
          <w:b/>
        </w:rPr>
      </w:pPr>
      <w:r w:rsidRPr="00EB3E66">
        <w:rPr>
          <w:rStyle w:val="berschrift1Zchn"/>
          <w:rFonts w:ascii="Mark Pro" w:eastAsia="Calibri" w:hAnsi="Mark Pro"/>
          <w:b/>
        </w:rPr>
        <w:br/>
      </w:r>
      <w:r w:rsidR="00C01193" w:rsidRPr="00EB3E66">
        <w:rPr>
          <w:rStyle w:val="berschrift1Zchn"/>
          <w:rFonts w:ascii="Mark Pro" w:eastAsia="Calibri" w:hAnsi="Mark Pro"/>
          <w:b/>
        </w:rPr>
        <w:t>P</w:t>
      </w:r>
      <w:r w:rsidR="0037048E" w:rsidRPr="00EB3E66">
        <w:rPr>
          <w:rStyle w:val="berschrift1Zchn"/>
          <w:rFonts w:ascii="Mark Pro" w:eastAsia="Calibri" w:hAnsi="Mark Pro"/>
          <w:b/>
        </w:rPr>
        <w:t>rima</w:t>
      </w:r>
      <w:r w:rsidR="00861E30" w:rsidRPr="00EB3E66">
        <w:rPr>
          <w:rStyle w:val="berschrift1Zchn"/>
          <w:rFonts w:ascii="Mark Pro" w:eastAsia="Calibri" w:hAnsi="Mark Pro"/>
          <w:b/>
        </w:rPr>
        <w:t xml:space="preserve"> </w:t>
      </w:r>
      <w:r w:rsidR="00DA4BB2" w:rsidRPr="00EB3E66">
        <w:rPr>
          <w:rStyle w:val="berschrift1Zchn"/>
          <w:rFonts w:ascii="Mark Pro" w:eastAsia="Calibri" w:hAnsi="Mark Pro"/>
          <w:b/>
        </w:rPr>
        <w:t>Klima</w:t>
      </w:r>
      <w:r w:rsidR="00C01193" w:rsidRPr="00EB3E66">
        <w:rPr>
          <w:rStyle w:val="berschrift1Zchn"/>
          <w:rFonts w:ascii="Mark Pro" w:eastAsia="Calibri" w:hAnsi="Mark Pro"/>
          <w:b/>
        </w:rPr>
        <w:t xml:space="preserve"> gewünscht</w:t>
      </w:r>
      <w:r w:rsidR="00861E30" w:rsidRPr="00EB3E66">
        <w:rPr>
          <w:rStyle w:val="berschrift1Zchn"/>
          <w:rFonts w:ascii="Mark Pro" w:eastAsia="Calibri" w:hAnsi="Mark Pro"/>
          <w:b/>
        </w:rPr>
        <w:t xml:space="preserve">: </w:t>
      </w:r>
      <w:r w:rsidR="0030077D" w:rsidRPr="00EB3E66">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13EB3D4D" w:rsidR="00EF0287" w:rsidRPr="00882A0F" w:rsidRDefault="00EB3E66" w:rsidP="00EF0287">
                            <w:pPr>
                              <w:pStyle w:val="Titel"/>
                              <w:rPr>
                                <w:rFonts w:ascii="Mark Pro" w:hAnsi="Mark Pro"/>
                                <w:color w:val="4D4D4C"/>
                              </w:rPr>
                            </w:pPr>
                            <w:r w:rsidRPr="00882A0F">
                              <w:rPr>
                                <w:rFonts w:ascii="Mark Pro" w:hAnsi="Mark Pro"/>
                                <w:color w:val="4D4D4C"/>
                              </w:rPr>
                              <w:t>8</w:t>
                            </w:r>
                            <w:r w:rsidR="00EF0287" w:rsidRPr="00882A0F">
                              <w:rPr>
                                <w:rFonts w:ascii="Mark Pro" w:hAnsi="Mark Pro"/>
                                <w:color w:val="4D4D4C"/>
                              </w:rPr>
                              <w:t>.</w:t>
                            </w:r>
                            <w:r w:rsidR="00282DA4" w:rsidRPr="00882A0F">
                              <w:rPr>
                                <w:rFonts w:ascii="Mark Pro" w:hAnsi="Mark Pro"/>
                                <w:color w:val="4D4D4C"/>
                              </w:rPr>
                              <w:t xml:space="preserve"> </w:t>
                            </w:r>
                            <w:r w:rsidR="001D1D8D" w:rsidRPr="00882A0F">
                              <w:rPr>
                                <w:rFonts w:ascii="Mark Pro" w:hAnsi="Mark Pro"/>
                                <w:color w:val="4D4D4C"/>
                              </w:rPr>
                              <w:t>Mai</w:t>
                            </w:r>
                            <w:r w:rsidR="002955CB" w:rsidRPr="00882A0F">
                              <w:rPr>
                                <w:rFonts w:ascii="Mark Pro" w:hAnsi="Mark Pro"/>
                                <w:color w:val="4D4D4C"/>
                              </w:rPr>
                              <w:t xml:space="preserve"> </w:t>
                            </w:r>
                            <w:r w:rsidR="00EF0287" w:rsidRPr="00882A0F">
                              <w:rPr>
                                <w:rFonts w:ascii="Mark Pro" w:hAnsi="Mark Pro"/>
                                <w:color w:val="4D4D4C"/>
                              </w:rPr>
                              <w:t>202</w:t>
                            </w:r>
                            <w:r w:rsidR="00AF7617" w:rsidRPr="00882A0F">
                              <w:rPr>
                                <w:rFonts w:ascii="Mark Pro" w:hAnsi="Mark Pro"/>
                                <w:color w:val="4D4D4C"/>
                              </w:rPr>
                              <w:t>5</w:t>
                            </w:r>
                          </w:p>
                          <w:p w14:paraId="645044CF" w14:textId="77777777" w:rsidR="00436749" w:rsidRPr="00882A0F" w:rsidRDefault="00436749" w:rsidP="002D5BC3">
                            <w:pPr>
                              <w:pStyle w:val="berschrift2"/>
                              <w:rPr>
                                <w:rFonts w:ascii="Mark Pro" w:hAnsi="Mark Pro"/>
                              </w:rPr>
                            </w:pPr>
                            <w:r w:rsidRPr="00882A0F">
                              <w:rPr>
                                <w:rFonts w:ascii="Mark Pro" w:hAnsi="Mark Pro"/>
                              </w:rPr>
                              <w:t xml:space="preserve">Pressemitteilung </w:t>
                            </w:r>
                          </w:p>
                          <w:p w14:paraId="766CAD7C" w14:textId="1DE3CB46" w:rsidR="00436749" w:rsidRPr="00882A0F" w:rsidRDefault="00436749" w:rsidP="00832E68">
                            <w:pPr>
                              <w:rPr>
                                <w:rFonts w:ascii="Mark Pro" w:hAnsi="Mark Pro"/>
                                <w:color w:val="4D4D4C"/>
                                <w:sz w:val="16"/>
                                <w:szCs w:val="16"/>
                              </w:rPr>
                            </w:pPr>
                            <w:r w:rsidRPr="00882A0F">
                              <w:rPr>
                                <w:rFonts w:ascii="Mark Pro" w:hAnsi="Mark Pro"/>
                                <w:color w:val="4D4D4C"/>
                              </w:rPr>
                              <w:t>Ihr Ansprechpartner</w:t>
                            </w:r>
                            <w:r w:rsidR="00832E68" w:rsidRPr="00882A0F">
                              <w:rPr>
                                <w:rFonts w:ascii="Mark Pro" w:hAnsi="Mark Pro"/>
                                <w:color w:val="4D4D4C"/>
                              </w:rPr>
                              <w:br/>
                            </w:r>
                            <w:r w:rsidR="00E7446A" w:rsidRPr="00882A0F">
                              <w:rPr>
                                <w:rFonts w:ascii="Mark Pro" w:hAnsi="Mark Pro"/>
                                <w:color w:val="4D4D4C"/>
                              </w:rPr>
                              <w:t>Frank Reichert</w:t>
                            </w:r>
                            <w:r w:rsidR="00832E68" w:rsidRPr="00882A0F">
                              <w:rPr>
                                <w:rFonts w:ascii="Mark Pro" w:hAnsi="Mark Pro"/>
                                <w:color w:val="4D4D4C"/>
                              </w:rPr>
                              <w:br/>
                            </w:r>
                            <w:r w:rsidR="00E7446A" w:rsidRPr="00882A0F">
                              <w:rPr>
                                <w:rFonts w:ascii="Mark Pro" w:hAnsi="Mark Pro"/>
                                <w:color w:val="4D4D4C"/>
                                <w:sz w:val="16"/>
                                <w:szCs w:val="16"/>
                              </w:rPr>
                              <w:t>Leiter Unternehmenskommunikation</w:t>
                            </w:r>
                          </w:p>
                          <w:p w14:paraId="42486AA7" w14:textId="6E8FA9F6" w:rsidR="00436749" w:rsidRPr="00882A0F" w:rsidRDefault="00436749" w:rsidP="00436749">
                            <w:pPr>
                              <w:rPr>
                                <w:rFonts w:ascii="Mark Pro" w:hAnsi="Mark Pro"/>
                                <w:color w:val="4D4D4C"/>
                                <w:lang w:val="en-US"/>
                              </w:rPr>
                            </w:pPr>
                            <w:r w:rsidRPr="00882A0F">
                              <w:rPr>
                                <w:rFonts w:ascii="Mark Pro" w:hAnsi="Mark Pro"/>
                                <w:color w:val="4D4D4C"/>
                                <w:lang w:val="en-US"/>
                              </w:rPr>
                              <w:t>Tel. +49 (0)711 97676-</w:t>
                            </w:r>
                            <w:r w:rsidR="00E7446A" w:rsidRPr="00882A0F">
                              <w:rPr>
                                <w:rFonts w:ascii="Mark Pro" w:hAnsi="Mark Pro"/>
                                <w:color w:val="4D4D4C"/>
                                <w:lang w:val="en-US"/>
                              </w:rPr>
                              <w:t>620</w:t>
                            </w:r>
                            <w:r w:rsidR="00832E68" w:rsidRPr="00882A0F">
                              <w:rPr>
                                <w:rFonts w:ascii="Mark Pro" w:hAnsi="Mark Pro"/>
                                <w:color w:val="4D4D4C"/>
                                <w:lang w:val="en-US"/>
                              </w:rPr>
                              <w:br/>
                              <w:t>F</w:t>
                            </w:r>
                            <w:r w:rsidRPr="00882A0F">
                              <w:rPr>
                                <w:rFonts w:ascii="Mark Pro" w:hAnsi="Mark Pro"/>
                                <w:color w:val="4D4D4C"/>
                                <w:lang w:val="en-US"/>
                              </w:rPr>
                              <w:t>ax: +49 (0)711 97676-</w:t>
                            </w:r>
                            <w:r w:rsidR="00E7446A" w:rsidRPr="00882A0F">
                              <w:rPr>
                                <w:rFonts w:ascii="Mark Pro" w:hAnsi="Mark Pro"/>
                                <w:color w:val="4D4D4C"/>
                                <w:lang w:val="en-US"/>
                              </w:rPr>
                              <w:t>609</w:t>
                            </w:r>
                          </w:p>
                          <w:p w14:paraId="6F306534" w14:textId="5BBB9E69" w:rsidR="00436749" w:rsidRPr="00882A0F" w:rsidRDefault="00E7446A" w:rsidP="002D5BC3">
                            <w:pPr>
                              <w:pStyle w:val="Titel"/>
                              <w:rPr>
                                <w:rFonts w:ascii="Mark Pro" w:hAnsi="Mark Pro"/>
                                <w:color w:val="4D4D4C"/>
                                <w:lang w:val="en-US"/>
                              </w:rPr>
                            </w:pPr>
                            <w:r w:rsidRPr="00882A0F">
                              <w:rPr>
                                <w:rFonts w:ascii="Mark Pro" w:hAnsi="Mark Pro"/>
                                <w:color w:val="4D4D4C"/>
                                <w:lang w:val="en-US"/>
                              </w:rPr>
                              <w:t>frank</w:t>
                            </w:r>
                            <w:r w:rsidR="009C4D60" w:rsidRPr="00882A0F">
                              <w:rPr>
                                <w:rFonts w:ascii="Mark Pro" w:hAnsi="Mark Pro"/>
                                <w:color w:val="4D4D4C"/>
                                <w:lang w:val="en-US"/>
                              </w:rPr>
                              <w:t>.</w:t>
                            </w:r>
                            <w:r w:rsidRPr="00882A0F">
                              <w:rPr>
                                <w:rFonts w:ascii="Mark Pro" w:hAnsi="Mark Pro"/>
                                <w:color w:val="4D4D4C"/>
                                <w:lang w:val="en-US"/>
                              </w:rPr>
                              <w:t>reichert</w:t>
                            </w:r>
                            <w:r w:rsidR="00436749" w:rsidRPr="00882A0F">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13EB3D4D" w:rsidR="00EF0287" w:rsidRPr="00882A0F" w:rsidRDefault="00EB3E66" w:rsidP="00EF0287">
                      <w:pPr>
                        <w:pStyle w:val="Titel"/>
                        <w:rPr>
                          <w:rFonts w:ascii="Mark Pro" w:hAnsi="Mark Pro"/>
                          <w:color w:val="4D4D4C"/>
                        </w:rPr>
                      </w:pPr>
                      <w:r w:rsidRPr="00882A0F">
                        <w:rPr>
                          <w:rFonts w:ascii="Mark Pro" w:hAnsi="Mark Pro"/>
                          <w:color w:val="4D4D4C"/>
                        </w:rPr>
                        <w:t>8</w:t>
                      </w:r>
                      <w:r w:rsidR="00EF0287" w:rsidRPr="00882A0F">
                        <w:rPr>
                          <w:rFonts w:ascii="Mark Pro" w:hAnsi="Mark Pro"/>
                          <w:color w:val="4D4D4C"/>
                        </w:rPr>
                        <w:t>.</w:t>
                      </w:r>
                      <w:r w:rsidR="00282DA4" w:rsidRPr="00882A0F">
                        <w:rPr>
                          <w:rFonts w:ascii="Mark Pro" w:hAnsi="Mark Pro"/>
                          <w:color w:val="4D4D4C"/>
                        </w:rPr>
                        <w:t xml:space="preserve"> </w:t>
                      </w:r>
                      <w:r w:rsidR="001D1D8D" w:rsidRPr="00882A0F">
                        <w:rPr>
                          <w:rFonts w:ascii="Mark Pro" w:hAnsi="Mark Pro"/>
                          <w:color w:val="4D4D4C"/>
                        </w:rPr>
                        <w:t>Mai</w:t>
                      </w:r>
                      <w:r w:rsidR="002955CB" w:rsidRPr="00882A0F">
                        <w:rPr>
                          <w:rFonts w:ascii="Mark Pro" w:hAnsi="Mark Pro"/>
                          <w:color w:val="4D4D4C"/>
                        </w:rPr>
                        <w:t xml:space="preserve"> </w:t>
                      </w:r>
                      <w:r w:rsidR="00EF0287" w:rsidRPr="00882A0F">
                        <w:rPr>
                          <w:rFonts w:ascii="Mark Pro" w:hAnsi="Mark Pro"/>
                          <w:color w:val="4D4D4C"/>
                        </w:rPr>
                        <w:t>202</w:t>
                      </w:r>
                      <w:r w:rsidR="00AF7617" w:rsidRPr="00882A0F">
                        <w:rPr>
                          <w:rFonts w:ascii="Mark Pro" w:hAnsi="Mark Pro"/>
                          <w:color w:val="4D4D4C"/>
                        </w:rPr>
                        <w:t>5</w:t>
                      </w:r>
                    </w:p>
                    <w:p w14:paraId="645044CF" w14:textId="77777777" w:rsidR="00436749" w:rsidRPr="00882A0F" w:rsidRDefault="00436749" w:rsidP="002D5BC3">
                      <w:pPr>
                        <w:pStyle w:val="berschrift2"/>
                        <w:rPr>
                          <w:rFonts w:ascii="Mark Pro" w:hAnsi="Mark Pro"/>
                        </w:rPr>
                      </w:pPr>
                      <w:r w:rsidRPr="00882A0F">
                        <w:rPr>
                          <w:rFonts w:ascii="Mark Pro" w:hAnsi="Mark Pro"/>
                        </w:rPr>
                        <w:t xml:space="preserve">Pressemitteilung </w:t>
                      </w:r>
                    </w:p>
                    <w:p w14:paraId="766CAD7C" w14:textId="1DE3CB46" w:rsidR="00436749" w:rsidRPr="00882A0F" w:rsidRDefault="00436749" w:rsidP="00832E68">
                      <w:pPr>
                        <w:rPr>
                          <w:rFonts w:ascii="Mark Pro" w:hAnsi="Mark Pro"/>
                          <w:color w:val="4D4D4C"/>
                          <w:sz w:val="16"/>
                          <w:szCs w:val="16"/>
                        </w:rPr>
                      </w:pPr>
                      <w:r w:rsidRPr="00882A0F">
                        <w:rPr>
                          <w:rFonts w:ascii="Mark Pro" w:hAnsi="Mark Pro"/>
                          <w:color w:val="4D4D4C"/>
                        </w:rPr>
                        <w:t>Ihr Ansprechpartner</w:t>
                      </w:r>
                      <w:r w:rsidR="00832E68" w:rsidRPr="00882A0F">
                        <w:rPr>
                          <w:rFonts w:ascii="Mark Pro" w:hAnsi="Mark Pro"/>
                          <w:color w:val="4D4D4C"/>
                        </w:rPr>
                        <w:br/>
                      </w:r>
                      <w:r w:rsidR="00E7446A" w:rsidRPr="00882A0F">
                        <w:rPr>
                          <w:rFonts w:ascii="Mark Pro" w:hAnsi="Mark Pro"/>
                          <w:color w:val="4D4D4C"/>
                        </w:rPr>
                        <w:t>Frank Reichert</w:t>
                      </w:r>
                      <w:r w:rsidR="00832E68" w:rsidRPr="00882A0F">
                        <w:rPr>
                          <w:rFonts w:ascii="Mark Pro" w:hAnsi="Mark Pro"/>
                          <w:color w:val="4D4D4C"/>
                        </w:rPr>
                        <w:br/>
                      </w:r>
                      <w:r w:rsidR="00E7446A" w:rsidRPr="00882A0F">
                        <w:rPr>
                          <w:rFonts w:ascii="Mark Pro" w:hAnsi="Mark Pro"/>
                          <w:color w:val="4D4D4C"/>
                          <w:sz w:val="16"/>
                          <w:szCs w:val="16"/>
                        </w:rPr>
                        <w:t>Leiter Unternehmenskommunikation</w:t>
                      </w:r>
                    </w:p>
                    <w:p w14:paraId="42486AA7" w14:textId="6E8FA9F6" w:rsidR="00436749" w:rsidRPr="00882A0F" w:rsidRDefault="00436749" w:rsidP="00436749">
                      <w:pPr>
                        <w:rPr>
                          <w:rFonts w:ascii="Mark Pro" w:hAnsi="Mark Pro"/>
                          <w:color w:val="4D4D4C"/>
                          <w:lang w:val="en-US"/>
                        </w:rPr>
                      </w:pPr>
                      <w:r w:rsidRPr="00882A0F">
                        <w:rPr>
                          <w:rFonts w:ascii="Mark Pro" w:hAnsi="Mark Pro"/>
                          <w:color w:val="4D4D4C"/>
                          <w:lang w:val="en-US"/>
                        </w:rPr>
                        <w:t>Tel. +49 (0)711 97676-</w:t>
                      </w:r>
                      <w:r w:rsidR="00E7446A" w:rsidRPr="00882A0F">
                        <w:rPr>
                          <w:rFonts w:ascii="Mark Pro" w:hAnsi="Mark Pro"/>
                          <w:color w:val="4D4D4C"/>
                          <w:lang w:val="en-US"/>
                        </w:rPr>
                        <w:t>620</w:t>
                      </w:r>
                      <w:r w:rsidR="00832E68" w:rsidRPr="00882A0F">
                        <w:rPr>
                          <w:rFonts w:ascii="Mark Pro" w:hAnsi="Mark Pro"/>
                          <w:color w:val="4D4D4C"/>
                          <w:lang w:val="en-US"/>
                        </w:rPr>
                        <w:br/>
                        <w:t>F</w:t>
                      </w:r>
                      <w:r w:rsidRPr="00882A0F">
                        <w:rPr>
                          <w:rFonts w:ascii="Mark Pro" w:hAnsi="Mark Pro"/>
                          <w:color w:val="4D4D4C"/>
                          <w:lang w:val="en-US"/>
                        </w:rPr>
                        <w:t>ax: +49 (0)711 97676-</w:t>
                      </w:r>
                      <w:r w:rsidR="00E7446A" w:rsidRPr="00882A0F">
                        <w:rPr>
                          <w:rFonts w:ascii="Mark Pro" w:hAnsi="Mark Pro"/>
                          <w:color w:val="4D4D4C"/>
                          <w:lang w:val="en-US"/>
                        </w:rPr>
                        <w:t>609</w:t>
                      </w:r>
                    </w:p>
                    <w:p w14:paraId="6F306534" w14:textId="5BBB9E69" w:rsidR="00436749" w:rsidRPr="00882A0F" w:rsidRDefault="00E7446A" w:rsidP="002D5BC3">
                      <w:pPr>
                        <w:pStyle w:val="Titel"/>
                        <w:rPr>
                          <w:rFonts w:ascii="Mark Pro" w:hAnsi="Mark Pro"/>
                          <w:color w:val="4D4D4C"/>
                          <w:lang w:val="en-US"/>
                        </w:rPr>
                      </w:pPr>
                      <w:r w:rsidRPr="00882A0F">
                        <w:rPr>
                          <w:rFonts w:ascii="Mark Pro" w:hAnsi="Mark Pro"/>
                          <w:color w:val="4D4D4C"/>
                          <w:lang w:val="en-US"/>
                        </w:rPr>
                        <w:t>frank</w:t>
                      </w:r>
                      <w:r w:rsidR="009C4D60" w:rsidRPr="00882A0F">
                        <w:rPr>
                          <w:rFonts w:ascii="Mark Pro" w:hAnsi="Mark Pro"/>
                          <w:color w:val="4D4D4C"/>
                          <w:lang w:val="en-US"/>
                        </w:rPr>
                        <w:t>.</w:t>
                      </w:r>
                      <w:r w:rsidRPr="00882A0F">
                        <w:rPr>
                          <w:rFonts w:ascii="Mark Pro" w:hAnsi="Mark Pro"/>
                          <w:color w:val="4D4D4C"/>
                          <w:lang w:val="en-US"/>
                        </w:rPr>
                        <w:t>reichert</w:t>
                      </w:r>
                      <w:r w:rsidR="00436749" w:rsidRPr="00882A0F">
                        <w:rPr>
                          <w:rFonts w:ascii="Mark Pro" w:hAnsi="Mark Pro"/>
                          <w:color w:val="4D4D4C"/>
                          <w:lang w:val="en-US"/>
                        </w:rPr>
                        <w:t>@gtue.de</w:t>
                      </w:r>
                    </w:p>
                  </w:txbxContent>
                </v:textbox>
              </v:shape>
            </w:pict>
          </mc:Fallback>
        </mc:AlternateContent>
      </w:r>
      <w:r w:rsidR="0037048E" w:rsidRPr="00EB3E66">
        <w:rPr>
          <w:rStyle w:val="berschrift1Zchn"/>
          <w:rFonts w:ascii="Mark Pro" w:eastAsia="Calibri" w:hAnsi="Mark Pro"/>
          <w:b/>
        </w:rPr>
        <w:t>W</w:t>
      </w:r>
      <w:r w:rsidR="00861E30" w:rsidRPr="00EB3E66">
        <w:rPr>
          <w:rStyle w:val="berschrift1Zchn"/>
          <w:rFonts w:ascii="Mark Pro" w:eastAsia="Calibri" w:hAnsi="Mark Pro"/>
          <w:b/>
        </w:rPr>
        <w:t xml:space="preserve">arum sich ein Check der </w:t>
      </w:r>
      <w:r w:rsidR="00695444" w:rsidRPr="00EB3E66">
        <w:rPr>
          <w:rStyle w:val="berschrift1Zchn"/>
          <w:rFonts w:ascii="Mark Pro" w:eastAsia="Calibri" w:hAnsi="Mark Pro"/>
          <w:b/>
        </w:rPr>
        <w:t>Autok</w:t>
      </w:r>
      <w:r w:rsidR="0037048E" w:rsidRPr="00EB3E66">
        <w:rPr>
          <w:rStyle w:val="berschrift1Zchn"/>
          <w:rFonts w:ascii="Mark Pro" w:eastAsia="Calibri" w:hAnsi="Mark Pro"/>
          <w:b/>
        </w:rPr>
        <w:t xml:space="preserve">limaanlage </w:t>
      </w:r>
      <w:r w:rsidR="00861E30" w:rsidRPr="00EB3E66">
        <w:rPr>
          <w:rStyle w:val="berschrift1Zchn"/>
          <w:rFonts w:ascii="Mark Pro" w:eastAsia="Calibri" w:hAnsi="Mark Pro"/>
          <w:b/>
        </w:rPr>
        <w:t>lohnt</w:t>
      </w:r>
    </w:p>
    <w:p w14:paraId="3A2B9153" w14:textId="058858EF" w:rsidR="00300EC3" w:rsidRPr="00EB3E66" w:rsidRDefault="0037048E" w:rsidP="00300EC3">
      <w:pPr>
        <w:pStyle w:val="Aufzhlung"/>
        <w:numPr>
          <w:ilvl w:val="0"/>
          <w:numId w:val="10"/>
        </w:numPr>
        <w:rPr>
          <w:rFonts w:ascii="Mark Pro" w:hAnsi="Mark Pro"/>
        </w:rPr>
      </w:pPr>
      <w:r w:rsidRPr="00EB3E66">
        <w:rPr>
          <w:rFonts w:ascii="Mark Pro" w:hAnsi="Mark Pro"/>
        </w:rPr>
        <w:t xml:space="preserve">Die </w:t>
      </w:r>
      <w:r w:rsidR="00BB4BEB" w:rsidRPr="00EB3E66">
        <w:rPr>
          <w:rFonts w:ascii="Mark Pro" w:hAnsi="Mark Pro"/>
        </w:rPr>
        <w:t xml:space="preserve">Funktion der Klimaanlage am besten vor </w:t>
      </w:r>
      <w:r w:rsidRPr="00EB3E66">
        <w:rPr>
          <w:rFonts w:ascii="Mark Pro" w:hAnsi="Mark Pro"/>
        </w:rPr>
        <w:t xml:space="preserve">den ganz </w:t>
      </w:r>
      <w:r w:rsidR="00BB4BEB" w:rsidRPr="00EB3E66">
        <w:rPr>
          <w:rFonts w:ascii="Mark Pro" w:hAnsi="Mark Pro"/>
        </w:rPr>
        <w:t>heißen Tagen prüfen</w:t>
      </w:r>
    </w:p>
    <w:p w14:paraId="3472E502" w14:textId="44A68838" w:rsidR="00300EC3" w:rsidRPr="00EB3E66" w:rsidRDefault="0037048E" w:rsidP="00300EC3">
      <w:pPr>
        <w:pStyle w:val="Aufzhlung"/>
        <w:numPr>
          <w:ilvl w:val="0"/>
          <w:numId w:val="10"/>
        </w:numPr>
        <w:rPr>
          <w:rFonts w:ascii="Mark Pro" w:hAnsi="Mark Pro"/>
        </w:rPr>
      </w:pPr>
      <w:r w:rsidRPr="00EB3E66">
        <w:rPr>
          <w:rFonts w:ascii="Mark Pro" w:hAnsi="Mark Pro"/>
        </w:rPr>
        <w:t>Ein g</w:t>
      </w:r>
      <w:r w:rsidR="00CD1154" w:rsidRPr="00EB3E66">
        <w:rPr>
          <w:rFonts w:ascii="Mark Pro" w:hAnsi="Mark Pro"/>
        </w:rPr>
        <w:t xml:space="preserve">ut temperierter Fahrzeuginnenraum </w:t>
      </w:r>
      <w:r w:rsidR="00D40833" w:rsidRPr="00EB3E66">
        <w:rPr>
          <w:rFonts w:ascii="Mark Pro" w:hAnsi="Mark Pro"/>
        </w:rPr>
        <w:t xml:space="preserve">dient auch der </w:t>
      </w:r>
      <w:r w:rsidR="00CD1154" w:rsidRPr="00EB3E66">
        <w:rPr>
          <w:rFonts w:ascii="Mark Pro" w:hAnsi="Mark Pro"/>
        </w:rPr>
        <w:t>Sicherheit</w:t>
      </w:r>
    </w:p>
    <w:p w14:paraId="64D2A956" w14:textId="24766AAB" w:rsidR="00057A15" w:rsidRPr="00EB3E66" w:rsidRDefault="0037048E" w:rsidP="00300EC3">
      <w:pPr>
        <w:pStyle w:val="Aufzhlung"/>
        <w:numPr>
          <w:ilvl w:val="0"/>
          <w:numId w:val="10"/>
        </w:numPr>
        <w:rPr>
          <w:rFonts w:ascii="Mark Pro" w:hAnsi="Mark Pro"/>
        </w:rPr>
      </w:pPr>
      <w:r w:rsidRPr="00EB3E66">
        <w:rPr>
          <w:rFonts w:ascii="Mark Pro" w:hAnsi="Mark Pro"/>
        </w:rPr>
        <w:t xml:space="preserve">Die </w:t>
      </w:r>
      <w:r w:rsidR="00651F38" w:rsidRPr="00EB3E66">
        <w:rPr>
          <w:rFonts w:ascii="Mark Pro" w:hAnsi="Mark Pro"/>
        </w:rPr>
        <w:t>GTÜ erklärt Hintergründe und gibt wichtige Tipps</w:t>
      </w:r>
    </w:p>
    <w:p w14:paraId="51F50648" w14:textId="77777777" w:rsidR="008F1341" w:rsidRPr="00EB3E66" w:rsidRDefault="008F1341" w:rsidP="008F1341">
      <w:pPr>
        <w:spacing w:line="400" w:lineRule="exact"/>
        <w:ind w:right="2120"/>
        <w:rPr>
          <w:rFonts w:ascii="Mark Pro" w:hAnsi="Mark Pro"/>
          <w:lang w:eastAsia="de-DE"/>
        </w:rPr>
      </w:pPr>
    </w:p>
    <w:p w14:paraId="2DC7154C" w14:textId="4C3874D8" w:rsidR="00F14DAC" w:rsidRPr="00EB3E66" w:rsidRDefault="00E7446A" w:rsidP="00D40833">
      <w:pPr>
        <w:ind w:right="2120"/>
        <w:rPr>
          <w:rFonts w:ascii="Mark Pro" w:hAnsi="Mark Pro" w:cs="Arial"/>
        </w:rPr>
      </w:pPr>
      <w:r w:rsidRPr="00EB3E66">
        <w:rPr>
          <w:rFonts w:ascii="Mark Pro" w:hAnsi="Mark Pro"/>
          <w:color w:val="C6243C"/>
        </w:rPr>
        <w:t xml:space="preserve">__ </w:t>
      </w:r>
      <w:r w:rsidRPr="00EB3E66">
        <w:rPr>
          <w:rFonts w:ascii="Mark Pro" w:hAnsi="Mark Pro" w:cs="Arial"/>
        </w:rPr>
        <w:t>Stuttgart.</w:t>
      </w:r>
      <w:r w:rsidR="005638BD" w:rsidRPr="00EB3E66">
        <w:rPr>
          <w:rFonts w:ascii="Mark Pro" w:hAnsi="Mark Pro" w:cs="Arial"/>
        </w:rPr>
        <w:t xml:space="preserve"> </w:t>
      </w:r>
      <w:r w:rsidR="00695444" w:rsidRPr="00EB3E66">
        <w:rPr>
          <w:rFonts w:ascii="Mark Pro" w:hAnsi="Mark Pro" w:cs="Arial"/>
        </w:rPr>
        <w:t xml:space="preserve">Ist </w:t>
      </w:r>
      <w:r w:rsidR="00311E47" w:rsidRPr="00EB3E66">
        <w:rPr>
          <w:rFonts w:ascii="Mark Pro" w:hAnsi="Mark Pro" w:cs="Arial"/>
        </w:rPr>
        <w:t xml:space="preserve">es draußen heiß, </w:t>
      </w:r>
      <w:r w:rsidR="0037048E" w:rsidRPr="00EB3E66">
        <w:rPr>
          <w:rFonts w:ascii="Mark Pro" w:hAnsi="Mark Pro" w:cs="Arial"/>
        </w:rPr>
        <w:t xml:space="preserve">darf es </w:t>
      </w:r>
      <w:r w:rsidR="00311E47" w:rsidRPr="00EB3E66">
        <w:rPr>
          <w:rFonts w:ascii="Mark Pro" w:hAnsi="Mark Pro" w:cs="Arial"/>
        </w:rPr>
        <w:t>im Auto</w:t>
      </w:r>
      <w:r w:rsidR="0037048E" w:rsidRPr="00EB3E66">
        <w:rPr>
          <w:rFonts w:ascii="Mark Pro" w:hAnsi="Mark Pro" w:cs="Arial"/>
        </w:rPr>
        <w:t xml:space="preserve"> gern kühler sein</w:t>
      </w:r>
      <w:r w:rsidR="001C7F27" w:rsidRPr="00EB3E66">
        <w:rPr>
          <w:rFonts w:ascii="Mark Pro" w:hAnsi="Mark Pro" w:cs="Arial"/>
        </w:rPr>
        <w:t>.</w:t>
      </w:r>
      <w:r w:rsidR="00311E47" w:rsidRPr="00EB3E66">
        <w:rPr>
          <w:rFonts w:ascii="Mark Pro" w:hAnsi="Mark Pro" w:cs="Arial"/>
        </w:rPr>
        <w:t xml:space="preserve"> </w:t>
      </w:r>
      <w:r w:rsidR="0037048E" w:rsidRPr="00EB3E66">
        <w:rPr>
          <w:rFonts w:ascii="Mark Pro" w:hAnsi="Mark Pro" w:cs="Arial"/>
        </w:rPr>
        <w:t xml:space="preserve">Für einen wohltemperierten Innenraum </w:t>
      </w:r>
      <w:r w:rsidR="00311E47" w:rsidRPr="00EB3E66">
        <w:rPr>
          <w:rFonts w:ascii="Mark Pro" w:hAnsi="Mark Pro" w:cs="Arial"/>
        </w:rPr>
        <w:t xml:space="preserve">sorgt eine gut gewartete Klimaanlage. </w:t>
      </w:r>
      <w:r w:rsidR="006814BD" w:rsidRPr="00EB3E66">
        <w:rPr>
          <w:rFonts w:ascii="Mark Pro" w:hAnsi="Mark Pro" w:cs="Arial"/>
        </w:rPr>
        <w:t xml:space="preserve">Die Kältetechnik ist in den meisten Fahrzeuge Serienausstattung. Sie senkt bei heißem Wetter die Belastung des Fahrers und </w:t>
      </w:r>
      <w:r w:rsidR="00D40833" w:rsidRPr="00EB3E66">
        <w:rPr>
          <w:rFonts w:ascii="Mark Pro" w:hAnsi="Mark Pro" w:cs="Arial"/>
        </w:rPr>
        <w:t xml:space="preserve">kann </w:t>
      </w:r>
      <w:r w:rsidR="006814BD" w:rsidRPr="00EB3E66">
        <w:rPr>
          <w:rFonts w:ascii="Mark Pro" w:hAnsi="Mark Pro" w:cs="Arial"/>
        </w:rPr>
        <w:t xml:space="preserve">so zur </w:t>
      </w:r>
      <w:r w:rsidR="008C32E4" w:rsidRPr="00EB3E66">
        <w:rPr>
          <w:rFonts w:ascii="Mark Pro" w:hAnsi="Mark Pro" w:cs="Arial"/>
        </w:rPr>
        <w:t>Verkehrss</w:t>
      </w:r>
      <w:r w:rsidR="006814BD" w:rsidRPr="00EB3E66">
        <w:rPr>
          <w:rFonts w:ascii="Mark Pro" w:hAnsi="Mark Pro" w:cs="Arial"/>
        </w:rPr>
        <w:t>icherheit bei</w:t>
      </w:r>
      <w:r w:rsidR="00D40833" w:rsidRPr="00EB3E66">
        <w:rPr>
          <w:rFonts w:ascii="Mark Pro" w:hAnsi="Mark Pro" w:cs="Arial"/>
        </w:rPr>
        <w:t>tragen</w:t>
      </w:r>
      <w:r w:rsidR="006814BD" w:rsidRPr="00EB3E66">
        <w:rPr>
          <w:rFonts w:ascii="Mark Pro" w:hAnsi="Mark Pro" w:cs="Arial"/>
        </w:rPr>
        <w:t>.</w:t>
      </w:r>
      <w:r w:rsidR="0037048E" w:rsidRPr="00EB3E66">
        <w:rPr>
          <w:rFonts w:ascii="Mark Pro" w:hAnsi="Mark Pro"/>
          <w:color w:val="C6243C"/>
        </w:rPr>
        <w:t xml:space="preserve"> </w:t>
      </w:r>
      <w:r w:rsidR="00D40833" w:rsidRPr="00EB3E66">
        <w:rPr>
          <w:rFonts w:ascii="Mark Pro" w:hAnsi="Mark Pro" w:cs="Arial"/>
        </w:rPr>
        <w:t xml:space="preserve">Der </w:t>
      </w:r>
      <w:r w:rsidR="00311E47" w:rsidRPr="00EB3E66">
        <w:rPr>
          <w:rFonts w:ascii="Mark Pro" w:hAnsi="Mark Pro" w:cs="Arial"/>
        </w:rPr>
        <w:t>zuverlässige</w:t>
      </w:r>
      <w:r w:rsidR="008C32E4" w:rsidRPr="00EB3E66">
        <w:rPr>
          <w:rFonts w:ascii="Mark Pro" w:hAnsi="Mark Pro" w:cs="Arial"/>
        </w:rPr>
        <w:t>n</w:t>
      </w:r>
      <w:r w:rsidR="00311E47" w:rsidRPr="00EB3E66">
        <w:rPr>
          <w:rFonts w:ascii="Mark Pro" w:hAnsi="Mark Pro" w:cs="Arial"/>
        </w:rPr>
        <w:t>, sichere</w:t>
      </w:r>
      <w:r w:rsidR="008C32E4" w:rsidRPr="00EB3E66">
        <w:rPr>
          <w:rFonts w:ascii="Mark Pro" w:hAnsi="Mark Pro" w:cs="Arial"/>
        </w:rPr>
        <w:t>n</w:t>
      </w:r>
      <w:r w:rsidR="00311E47" w:rsidRPr="00EB3E66">
        <w:rPr>
          <w:rFonts w:ascii="Mark Pro" w:hAnsi="Mark Pro" w:cs="Arial"/>
        </w:rPr>
        <w:t xml:space="preserve"> und effiziente</w:t>
      </w:r>
      <w:r w:rsidR="008C32E4" w:rsidRPr="00EB3E66">
        <w:rPr>
          <w:rFonts w:ascii="Mark Pro" w:hAnsi="Mark Pro" w:cs="Arial"/>
        </w:rPr>
        <w:t>n</w:t>
      </w:r>
      <w:r w:rsidR="00311E47" w:rsidRPr="00EB3E66">
        <w:rPr>
          <w:rFonts w:ascii="Mark Pro" w:hAnsi="Mark Pro" w:cs="Arial"/>
        </w:rPr>
        <w:t xml:space="preserve"> Funktion </w:t>
      </w:r>
      <w:r w:rsidR="008C32E4" w:rsidRPr="00EB3E66">
        <w:rPr>
          <w:rFonts w:ascii="Mark Pro" w:hAnsi="Mark Pro" w:cs="Arial"/>
        </w:rPr>
        <w:t xml:space="preserve">der Klimaanlage </w:t>
      </w:r>
      <w:r w:rsidR="00D40833" w:rsidRPr="00EB3E66">
        <w:rPr>
          <w:rFonts w:ascii="Mark Pro" w:hAnsi="Mark Pro" w:cs="Arial"/>
        </w:rPr>
        <w:t xml:space="preserve">dient </w:t>
      </w:r>
      <w:r w:rsidR="00DB1958" w:rsidRPr="00EB3E66">
        <w:rPr>
          <w:rFonts w:ascii="Mark Pro" w:hAnsi="Mark Pro" w:cs="Arial"/>
        </w:rPr>
        <w:t xml:space="preserve">ein </w:t>
      </w:r>
      <w:r w:rsidR="00311E47" w:rsidRPr="00EB3E66">
        <w:rPr>
          <w:rFonts w:ascii="Mark Pro" w:hAnsi="Mark Pro" w:cs="Arial"/>
        </w:rPr>
        <w:t xml:space="preserve">Check vor dem Sommer, betont die GTÜ Gesellschaft für Technische Überwachung mbH. </w:t>
      </w:r>
      <w:r w:rsidR="005661A3" w:rsidRPr="00EB3E66">
        <w:rPr>
          <w:rFonts w:ascii="Mark Pro" w:hAnsi="Mark Pro" w:cs="Arial"/>
        </w:rPr>
        <w:t>In f</w:t>
      </w:r>
      <w:r w:rsidR="00BF5A6F" w:rsidRPr="00EB3E66">
        <w:rPr>
          <w:rFonts w:ascii="Mark Pro" w:hAnsi="Mark Pro" w:cs="Arial"/>
        </w:rPr>
        <w:t xml:space="preserve">ünf </w:t>
      </w:r>
      <w:r w:rsidR="005661A3" w:rsidRPr="00EB3E66">
        <w:rPr>
          <w:rFonts w:ascii="Mark Pro" w:hAnsi="Mark Pro" w:cs="Arial"/>
        </w:rPr>
        <w:t xml:space="preserve">Fragen und Antworten erklärt die </w:t>
      </w:r>
      <w:r w:rsidR="00CB5444" w:rsidRPr="00EB3E66">
        <w:rPr>
          <w:rFonts w:ascii="Mark Pro" w:hAnsi="Mark Pro" w:cs="Arial"/>
        </w:rPr>
        <w:t>Prüforganisation</w:t>
      </w:r>
      <w:r w:rsidR="007B0FD6" w:rsidRPr="00EB3E66">
        <w:rPr>
          <w:rFonts w:ascii="Mark Pro" w:hAnsi="Mark Pro" w:cs="Arial"/>
        </w:rPr>
        <w:t>,</w:t>
      </w:r>
      <w:r w:rsidR="00CB5444" w:rsidRPr="00EB3E66">
        <w:rPr>
          <w:rFonts w:ascii="Mark Pro" w:hAnsi="Mark Pro" w:cs="Arial"/>
        </w:rPr>
        <w:t xml:space="preserve"> </w:t>
      </w:r>
      <w:r w:rsidR="007B0FD6" w:rsidRPr="00EB3E66">
        <w:rPr>
          <w:rFonts w:ascii="Mark Pro" w:hAnsi="Mark Pro" w:cs="Arial"/>
        </w:rPr>
        <w:t xml:space="preserve">was beim Service </w:t>
      </w:r>
      <w:r w:rsidR="00311E47" w:rsidRPr="00EB3E66">
        <w:rPr>
          <w:rFonts w:ascii="Mark Pro" w:hAnsi="Mark Pro" w:cs="Arial"/>
        </w:rPr>
        <w:t xml:space="preserve">rund um den kühlen Kopf </w:t>
      </w:r>
      <w:r w:rsidR="00CB5444" w:rsidRPr="00EB3E66">
        <w:rPr>
          <w:rFonts w:ascii="Mark Pro" w:hAnsi="Mark Pro" w:cs="Arial"/>
        </w:rPr>
        <w:t xml:space="preserve">am Steuer </w:t>
      </w:r>
      <w:r w:rsidR="00311E47" w:rsidRPr="00EB3E66">
        <w:rPr>
          <w:rFonts w:ascii="Mark Pro" w:hAnsi="Mark Pro" w:cs="Arial"/>
        </w:rPr>
        <w:t>bei warmem Wetter</w:t>
      </w:r>
      <w:r w:rsidR="007B0FD6" w:rsidRPr="00EB3E66">
        <w:rPr>
          <w:rFonts w:ascii="Mark Pro" w:hAnsi="Mark Pro" w:cs="Arial"/>
        </w:rPr>
        <w:t xml:space="preserve"> </w:t>
      </w:r>
      <w:r w:rsidR="0037048E" w:rsidRPr="00EB3E66">
        <w:rPr>
          <w:rFonts w:ascii="Mark Pro" w:hAnsi="Mark Pro" w:cs="Arial"/>
        </w:rPr>
        <w:t xml:space="preserve">zu </w:t>
      </w:r>
      <w:r w:rsidR="007B0FD6" w:rsidRPr="00EB3E66">
        <w:rPr>
          <w:rFonts w:ascii="Mark Pro" w:hAnsi="Mark Pro" w:cs="Arial"/>
        </w:rPr>
        <w:t xml:space="preserve">beachten </w:t>
      </w:r>
      <w:r w:rsidR="0037048E" w:rsidRPr="00EB3E66">
        <w:rPr>
          <w:rFonts w:ascii="Mark Pro" w:hAnsi="Mark Pro" w:cs="Arial"/>
        </w:rPr>
        <w:t>ist</w:t>
      </w:r>
      <w:r w:rsidR="00CB5444" w:rsidRPr="00EB3E66">
        <w:rPr>
          <w:rFonts w:ascii="Mark Pro" w:hAnsi="Mark Pro" w:cs="Arial"/>
        </w:rPr>
        <w:t>.</w:t>
      </w:r>
    </w:p>
    <w:p w14:paraId="21E20747" w14:textId="3C594D38" w:rsidR="002361BB" w:rsidRPr="00EB3E66" w:rsidRDefault="00F14DAC" w:rsidP="002361BB">
      <w:pPr>
        <w:ind w:right="2120"/>
        <w:rPr>
          <w:rFonts w:ascii="Mark Pro" w:hAnsi="Mark Pro"/>
        </w:rPr>
      </w:pPr>
      <w:r w:rsidRPr="00EB3E66">
        <w:rPr>
          <w:rFonts w:ascii="Mark Pro" w:hAnsi="Mark Pro"/>
          <w:color w:val="C6243C"/>
        </w:rPr>
        <w:t xml:space="preserve">__ </w:t>
      </w:r>
      <w:r w:rsidR="00612D1D" w:rsidRPr="00EB3E66">
        <w:rPr>
          <w:rFonts w:ascii="Mark Pro" w:hAnsi="Mark Pro"/>
          <w:b/>
          <w:bCs/>
        </w:rPr>
        <w:t>1</w:t>
      </w:r>
      <w:r w:rsidRPr="00EB3E66">
        <w:rPr>
          <w:rFonts w:ascii="Mark Pro" w:hAnsi="Mark Pro"/>
          <w:b/>
          <w:bCs/>
        </w:rPr>
        <w:t>. </w:t>
      </w:r>
      <w:r w:rsidR="00B82826" w:rsidRPr="00EB3E66">
        <w:rPr>
          <w:rFonts w:ascii="Mark Pro" w:hAnsi="Mark Pro"/>
          <w:b/>
          <w:bCs/>
        </w:rPr>
        <w:t xml:space="preserve">Was </w:t>
      </w:r>
      <w:r w:rsidR="00BF5DF1" w:rsidRPr="00EB3E66">
        <w:rPr>
          <w:rFonts w:ascii="Mark Pro" w:hAnsi="Mark Pro"/>
          <w:b/>
          <w:bCs/>
        </w:rPr>
        <w:t xml:space="preserve">umfasst eigentlich ein Check der </w:t>
      </w:r>
      <w:r w:rsidR="00B82826" w:rsidRPr="00EB3E66">
        <w:rPr>
          <w:rFonts w:ascii="Mark Pro" w:hAnsi="Mark Pro"/>
          <w:b/>
          <w:bCs/>
        </w:rPr>
        <w:t>Klimaanlage?</w:t>
      </w:r>
      <w:r w:rsidR="00B82826" w:rsidRPr="00EB3E66">
        <w:rPr>
          <w:rFonts w:ascii="Mark Pro" w:hAnsi="Mark Pro"/>
        </w:rPr>
        <w:t xml:space="preserve"> </w:t>
      </w:r>
      <w:r w:rsidR="0037048E" w:rsidRPr="00EB3E66">
        <w:rPr>
          <w:rFonts w:ascii="Mark Pro" w:hAnsi="Mark Pro"/>
        </w:rPr>
        <w:t>M</w:t>
      </w:r>
      <w:r w:rsidR="00B82826" w:rsidRPr="00EB3E66">
        <w:rPr>
          <w:rFonts w:ascii="Mark Pro" w:hAnsi="Mark Pro"/>
        </w:rPr>
        <w:t xml:space="preserve">oderne Klimaanlagen </w:t>
      </w:r>
      <w:r w:rsidR="0037048E" w:rsidRPr="00EB3E66">
        <w:rPr>
          <w:rFonts w:ascii="Mark Pro" w:hAnsi="Mark Pro"/>
        </w:rPr>
        <w:t xml:space="preserve">sind </w:t>
      </w:r>
      <w:r w:rsidR="00B82826" w:rsidRPr="00EB3E66">
        <w:rPr>
          <w:rFonts w:ascii="Mark Pro" w:hAnsi="Mark Pro"/>
        </w:rPr>
        <w:t>ganz einfach zu bedienen.</w:t>
      </w:r>
      <w:r w:rsidR="002361BB" w:rsidRPr="00EB3E66">
        <w:rPr>
          <w:rFonts w:ascii="Mark Pro" w:hAnsi="Mark Pro"/>
        </w:rPr>
        <w:t xml:space="preserve"> Dahinter steht aber ein vergleichsweise komplexes System</w:t>
      </w:r>
      <w:r w:rsidR="0037048E" w:rsidRPr="00EB3E66">
        <w:rPr>
          <w:rFonts w:ascii="Mark Pro" w:hAnsi="Mark Pro"/>
        </w:rPr>
        <w:t>, und e</w:t>
      </w:r>
      <w:r w:rsidR="002361BB" w:rsidRPr="00EB3E66">
        <w:rPr>
          <w:rFonts w:ascii="Mark Pro" w:hAnsi="Mark Pro"/>
        </w:rPr>
        <w:t xml:space="preserve">ntsprechend viele Bestandteile </w:t>
      </w:r>
      <w:r w:rsidR="00222974" w:rsidRPr="00EB3E66">
        <w:rPr>
          <w:rFonts w:ascii="Mark Pro" w:hAnsi="Mark Pro"/>
        </w:rPr>
        <w:t xml:space="preserve">umfasst ein </w:t>
      </w:r>
      <w:r w:rsidR="002361BB" w:rsidRPr="00EB3E66">
        <w:rPr>
          <w:rFonts w:ascii="Mark Pro" w:hAnsi="Mark Pro"/>
        </w:rPr>
        <w:t>sorgfältige</w:t>
      </w:r>
      <w:r w:rsidR="00222974" w:rsidRPr="00EB3E66">
        <w:rPr>
          <w:rFonts w:ascii="Mark Pro" w:hAnsi="Mark Pro"/>
        </w:rPr>
        <w:t>r</w:t>
      </w:r>
      <w:r w:rsidR="002361BB" w:rsidRPr="00EB3E66">
        <w:rPr>
          <w:rFonts w:ascii="Mark Pro" w:hAnsi="Mark Pro"/>
        </w:rPr>
        <w:t xml:space="preserve"> Check. </w:t>
      </w:r>
      <w:r w:rsidR="0037048E" w:rsidRPr="00EB3E66">
        <w:rPr>
          <w:rFonts w:ascii="Mark Pro" w:hAnsi="Mark Pro"/>
        </w:rPr>
        <w:t xml:space="preserve">Er </w:t>
      </w:r>
      <w:r w:rsidR="002361BB" w:rsidRPr="00EB3E66">
        <w:rPr>
          <w:rFonts w:ascii="Mark Pro" w:hAnsi="Mark Pro"/>
        </w:rPr>
        <w:t>reicht von der Sichtprüfung aller Schläuche, Leitungen und des Kompressors über Funktions-, Kühlleistungs- und Dichtheitstests bis zur Prüfung und Ergänzung des Kältemittels</w:t>
      </w:r>
      <w:r w:rsidR="00401A89" w:rsidRPr="00EB3E66">
        <w:rPr>
          <w:rFonts w:ascii="Mark Pro" w:hAnsi="Mark Pro"/>
        </w:rPr>
        <w:t xml:space="preserve"> sowie</w:t>
      </w:r>
      <w:r w:rsidR="002361BB" w:rsidRPr="00EB3E66">
        <w:rPr>
          <w:rFonts w:ascii="Mark Pro" w:hAnsi="Mark Pro"/>
        </w:rPr>
        <w:t xml:space="preserve"> der Reinigung und Desinfektion von Verdampfer und Luftkanälen</w:t>
      </w:r>
      <w:r w:rsidR="00401A89" w:rsidRPr="00EB3E66">
        <w:rPr>
          <w:rFonts w:ascii="Mark Pro" w:hAnsi="Mark Pro"/>
        </w:rPr>
        <w:t xml:space="preserve">. Bei der Gelegenheit </w:t>
      </w:r>
      <w:r w:rsidR="00207DEE" w:rsidRPr="00EB3E66">
        <w:rPr>
          <w:rFonts w:ascii="Mark Pro" w:hAnsi="Mark Pro"/>
        </w:rPr>
        <w:t xml:space="preserve">wird </w:t>
      </w:r>
      <w:r w:rsidR="00401A89" w:rsidRPr="00EB3E66">
        <w:rPr>
          <w:rFonts w:ascii="Mark Pro" w:hAnsi="Mark Pro"/>
        </w:rPr>
        <w:t xml:space="preserve">auch </w:t>
      </w:r>
      <w:r w:rsidR="00207DEE" w:rsidRPr="00EB3E66">
        <w:rPr>
          <w:rFonts w:ascii="Mark Pro" w:hAnsi="Mark Pro"/>
        </w:rPr>
        <w:t xml:space="preserve">der </w:t>
      </w:r>
      <w:r w:rsidR="00401A89" w:rsidRPr="00EB3E66">
        <w:rPr>
          <w:rFonts w:ascii="Mark Pro" w:hAnsi="Mark Pro"/>
        </w:rPr>
        <w:t xml:space="preserve">Innenraumfilter </w:t>
      </w:r>
      <w:r w:rsidR="00207DEE" w:rsidRPr="00EB3E66">
        <w:rPr>
          <w:rFonts w:ascii="Mark Pro" w:hAnsi="Mark Pro"/>
        </w:rPr>
        <w:t xml:space="preserve">(manchmal </w:t>
      </w:r>
      <w:r w:rsidR="00401A89" w:rsidRPr="00EB3E66">
        <w:rPr>
          <w:rFonts w:ascii="Mark Pro" w:hAnsi="Mark Pro"/>
        </w:rPr>
        <w:t xml:space="preserve">Pollenfilter </w:t>
      </w:r>
      <w:r w:rsidR="00207DEE" w:rsidRPr="00EB3E66">
        <w:rPr>
          <w:rFonts w:ascii="Mark Pro" w:hAnsi="Mark Pro"/>
        </w:rPr>
        <w:t xml:space="preserve">genannt) </w:t>
      </w:r>
      <w:r w:rsidR="00401A89" w:rsidRPr="00EB3E66">
        <w:rPr>
          <w:rFonts w:ascii="Mark Pro" w:hAnsi="Mark Pro"/>
        </w:rPr>
        <w:t>kontrolliert und bei Bedarf ersetzt.</w:t>
      </w:r>
    </w:p>
    <w:p w14:paraId="429B6660" w14:textId="77777777" w:rsidR="00EB3E66" w:rsidRPr="00EB3E66" w:rsidRDefault="00EB3E66" w:rsidP="00612D1D">
      <w:pPr>
        <w:ind w:right="2120"/>
        <w:rPr>
          <w:rFonts w:ascii="Mark Pro" w:hAnsi="Mark Pro"/>
          <w:color w:val="C6243C"/>
        </w:rPr>
        <w:sectPr w:rsidR="00EB3E66" w:rsidRPr="00EB3E66"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pPr>
    </w:p>
    <w:p w14:paraId="1DC01CFA" w14:textId="7BA4D011" w:rsidR="00612D1D" w:rsidRPr="00EB3E66" w:rsidRDefault="00612D1D" w:rsidP="00612D1D">
      <w:pPr>
        <w:ind w:right="2120"/>
        <w:rPr>
          <w:rFonts w:ascii="Mark Pro" w:hAnsi="Mark Pro"/>
        </w:rPr>
      </w:pPr>
      <w:r w:rsidRPr="00EB3E66">
        <w:rPr>
          <w:rFonts w:ascii="Mark Pro" w:hAnsi="Mark Pro"/>
          <w:color w:val="C6243C"/>
        </w:rPr>
        <w:lastRenderedPageBreak/>
        <w:t xml:space="preserve">__ </w:t>
      </w:r>
      <w:r w:rsidR="00CB53E6" w:rsidRPr="00EB3E66">
        <w:rPr>
          <w:rFonts w:ascii="Mark Pro" w:hAnsi="Mark Pro"/>
          <w:b/>
          <w:bCs/>
        </w:rPr>
        <w:t>2</w:t>
      </w:r>
      <w:r w:rsidRPr="00EB3E66">
        <w:rPr>
          <w:rFonts w:ascii="Mark Pro" w:hAnsi="Mark Pro"/>
          <w:b/>
          <w:bCs/>
        </w:rPr>
        <w:t>. </w:t>
      </w:r>
      <w:r w:rsidR="00CB53E6" w:rsidRPr="00EB3E66">
        <w:rPr>
          <w:rFonts w:ascii="Mark Pro" w:hAnsi="Mark Pro"/>
          <w:b/>
          <w:bCs/>
        </w:rPr>
        <w:t xml:space="preserve">Lohnt sich der </w:t>
      </w:r>
      <w:r w:rsidR="00F17906" w:rsidRPr="00EB3E66">
        <w:rPr>
          <w:rFonts w:ascii="Mark Pro" w:hAnsi="Mark Pro"/>
          <w:b/>
          <w:bCs/>
        </w:rPr>
        <w:t>Service</w:t>
      </w:r>
      <w:r w:rsidR="00CB53E6" w:rsidRPr="00EB3E66">
        <w:rPr>
          <w:rFonts w:ascii="Mark Pro" w:hAnsi="Mark Pro"/>
          <w:b/>
          <w:bCs/>
        </w:rPr>
        <w:t xml:space="preserve">, </w:t>
      </w:r>
      <w:r w:rsidR="0037048E" w:rsidRPr="00EB3E66">
        <w:rPr>
          <w:rFonts w:ascii="Mark Pro" w:hAnsi="Mark Pro"/>
          <w:b/>
          <w:bCs/>
        </w:rPr>
        <w:t xml:space="preserve">obwohl </w:t>
      </w:r>
      <w:r w:rsidR="00CB53E6" w:rsidRPr="00EB3E66">
        <w:rPr>
          <w:rFonts w:ascii="Mark Pro" w:hAnsi="Mark Pro"/>
          <w:b/>
          <w:bCs/>
        </w:rPr>
        <w:t>das System zuverlässig arbeitet?</w:t>
      </w:r>
      <w:r w:rsidRPr="00EB3E66">
        <w:rPr>
          <w:rFonts w:ascii="Mark Pro" w:hAnsi="Mark Pro" w:cs="Arial"/>
          <w:color w:val="333333"/>
          <w:sz w:val="26"/>
          <w:szCs w:val="26"/>
          <w:shd w:val="clear" w:color="auto" w:fill="FEFEFE"/>
        </w:rPr>
        <w:t xml:space="preserve"> </w:t>
      </w:r>
      <w:r w:rsidR="00392E13" w:rsidRPr="00EB3E66">
        <w:rPr>
          <w:rFonts w:ascii="Mark Pro" w:hAnsi="Mark Pro"/>
        </w:rPr>
        <w:t xml:space="preserve">Ja, die </w:t>
      </w:r>
      <w:r w:rsidR="00171BC2" w:rsidRPr="00EB3E66">
        <w:rPr>
          <w:rFonts w:ascii="Mark Pro" w:hAnsi="Mark Pro"/>
        </w:rPr>
        <w:t xml:space="preserve">jährliche </w:t>
      </w:r>
      <w:r w:rsidR="00392E13" w:rsidRPr="00EB3E66">
        <w:rPr>
          <w:rFonts w:ascii="Mark Pro" w:hAnsi="Mark Pro"/>
        </w:rPr>
        <w:t xml:space="preserve">Prüfung ist </w:t>
      </w:r>
      <w:r w:rsidR="00171BC2" w:rsidRPr="00EB3E66">
        <w:rPr>
          <w:rFonts w:ascii="Mark Pro" w:hAnsi="Mark Pro"/>
        </w:rPr>
        <w:t xml:space="preserve">grundsätzlich </w:t>
      </w:r>
      <w:r w:rsidR="00392E13" w:rsidRPr="00EB3E66">
        <w:rPr>
          <w:rFonts w:ascii="Mark Pro" w:hAnsi="Mark Pro"/>
        </w:rPr>
        <w:t xml:space="preserve">sinnvoll. Denn </w:t>
      </w:r>
      <w:r w:rsidR="00CB53E6" w:rsidRPr="00EB3E66">
        <w:rPr>
          <w:rFonts w:ascii="Mark Pro" w:hAnsi="Mark Pro"/>
        </w:rPr>
        <w:t>Klimaanlage</w:t>
      </w:r>
      <w:r w:rsidR="00392E13" w:rsidRPr="00EB3E66">
        <w:rPr>
          <w:rFonts w:ascii="Mark Pro" w:hAnsi="Mark Pro"/>
        </w:rPr>
        <w:t>n</w:t>
      </w:r>
      <w:r w:rsidR="00CB53E6" w:rsidRPr="00EB3E66">
        <w:rPr>
          <w:rFonts w:ascii="Mark Pro" w:hAnsi="Mark Pro"/>
        </w:rPr>
        <w:t xml:space="preserve"> </w:t>
      </w:r>
      <w:r w:rsidR="00392E13" w:rsidRPr="00EB3E66">
        <w:rPr>
          <w:rFonts w:ascii="Mark Pro" w:hAnsi="Mark Pro"/>
        </w:rPr>
        <w:t xml:space="preserve">können zum Beispiel </w:t>
      </w:r>
      <w:r w:rsidR="00CB53E6" w:rsidRPr="00EB3E66">
        <w:rPr>
          <w:rFonts w:ascii="Mark Pro" w:hAnsi="Mark Pro"/>
        </w:rPr>
        <w:t xml:space="preserve">unmerklich Kältemittel </w:t>
      </w:r>
      <w:r w:rsidR="00392E13" w:rsidRPr="00EB3E66">
        <w:rPr>
          <w:rFonts w:ascii="Mark Pro" w:hAnsi="Mark Pro"/>
        </w:rPr>
        <w:t xml:space="preserve">verlieren, ohne dass der Fahrer dies sofort merkt. Wenn die </w:t>
      </w:r>
      <w:r w:rsidR="00CB53E6" w:rsidRPr="00EB3E66">
        <w:rPr>
          <w:rFonts w:ascii="Mark Pro" w:hAnsi="Mark Pro"/>
        </w:rPr>
        <w:t>Füllmenge stark</w:t>
      </w:r>
      <w:r w:rsidR="00392E13" w:rsidRPr="00EB3E66">
        <w:rPr>
          <w:rFonts w:ascii="Mark Pro" w:hAnsi="Mark Pro"/>
        </w:rPr>
        <w:t xml:space="preserve"> sinkt</w:t>
      </w:r>
      <w:r w:rsidR="00CB53E6" w:rsidRPr="00EB3E66">
        <w:rPr>
          <w:rFonts w:ascii="Mark Pro" w:hAnsi="Mark Pro"/>
        </w:rPr>
        <w:t xml:space="preserve">, </w:t>
      </w:r>
      <w:r w:rsidR="00392E13" w:rsidRPr="00EB3E66">
        <w:rPr>
          <w:rFonts w:ascii="Mark Pro" w:hAnsi="Mark Pro"/>
        </w:rPr>
        <w:t xml:space="preserve">arbeitet </w:t>
      </w:r>
      <w:r w:rsidR="00CB53E6" w:rsidRPr="00EB3E66">
        <w:rPr>
          <w:rFonts w:ascii="Mark Pro" w:hAnsi="Mark Pro"/>
        </w:rPr>
        <w:t xml:space="preserve">der Kompressor </w:t>
      </w:r>
      <w:r w:rsidR="00392E13" w:rsidRPr="00EB3E66">
        <w:rPr>
          <w:rFonts w:ascii="Mark Pro" w:hAnsi="Mark Pro"/>
        </w:rPr>
        <w:t xml:space="preserve">immer </w:t>
      </w:r>
      <w:r w:rsidR="00CB53E6" w:rsidRPr="00EB3E66">
        <w:rPr>
          <w:rFonts w:ascii="Mark Pro" w:hAnsi="Mark Pro"/>
        </w:rPr>
        <w:t xml:space="preserve">härter, verschleißt schneller und kann überhitzen. </w:t>
      </w:r>
      <w:r w:rsidR="00392E13" w:rsidRPr="00EB3E66">
        <w:rPr>
          <w:rFonts w:ascii="Mark Pro" w:hAnsi="Mark Pro"/>
        </w:rPr>
        <w:t>Das kann zu eine</w:t>
      </w:r>
      <w:r w:rsidR="0037048E" w:rsidRPr="00EB3E66">
        <w:rPr>
          <w:rFonts w:ascii="Mark Pro" w:hAnsi="Mark Pro"/>
        </w:rPr>
        <w:t>r</w:t>
      </w:r>
      <w:r w:rsidR="00392E13" w:rsidRPr="00EB3E66">
        <w:rPr>
          <w:rFonts w:ascii="Mark Pro" w:hAnsi="Mark Pro"/>
        </w:rPr>
        <w:t xml:space="preserve"> </w:t>
      </w:r>
      <w:r w:rsidR="00CB53E6" w:rsidRPr="00EB3E66">
        <w:rPr>
          <w:rFonts w:ascii="Mark Pro" w:hAnsi="Mark Pro"/>
        </w:rPr>
        <w:t>kostspielige</w:t>
      </w:r>
      <w:r w:rsidR="00392E13" w:rsidRPr="00EB3E66">
        <w:rPr>
          <w:rFonts w:ascii="Mark Pro" w:hAnsi="Mark Pro"/>
        </w:rPr>
        <w:t>n</w:t>
      </w:r>
      <w:r w:rsidR="00CB53E6" w:rsidRPr="00EB3E66">
        <w:rPr>
          <w:rFonts w:ascii="Mark Pro" w:hAnsi="Mark Pro"/>
        </w:rPr>
        <w:t xml:space="preserve"> </w:t>
      </w:r>
      <w:r w:rsidR="0037048E" w:rsidRPr="00EB3E66">
        <w:rPr>
          <w:rFonts w:ascii="Mark Pro" w:hAnsi="Mark Pro"/>
        </w:rPr>
        <w:t xml:space="preserve">Reparatur </w:t>
      </w:r>
      <w:r w:rsidR="00392E13" w:rsidRPr="00EB3E66">
        <w:rPr>
          <w:rFonts w:ascii="Mark Pro" w:hAnsi="Mark Pro"/>
        </w:rPr>
        <w:t>führen</w:t>
      </w:r>
      <w:r w:rsidR="00CB53E6" w:rsidRPr="00EB3E66">
        <w:rPr>
          <w:rFonts w:ascii="Mark Pro" w:hAnsi="Mark Pro"/>
        </w:rPr>
        <w:t xml:space="preserve">. </w:t>
      </w:r>
      <w:r w:rsidR="00A40EB6" w:rsidRPr="00EB3E66">
        <w:rPr>
          <w:rFonts w:ascii="Mark Pro" w:hAnsi="Mark Pro"/>
        </w:rPr>
        <w:t>Be</w:t>
      </w:r>
      <w:r w:rsidR="00121BB1" w:rsidRPr="00EB3E66">
        <w:rPr>
          <w:rFonts w:ascii="Mark Pro" w:hAnsi="Mark Pro"/>
        </w:rPr>
        <w:t>i</w:t>
      </w:r>
      <w:r w:rsidR="00A40EB6" w:rsidRPr="00EB3E66">
        <w:rPr>
          <w:rFonts w:ascii="Mark Pro" w:hAnsi="Mark Pro"/>
        </w:rPr>
        <w:t>m</w:t>
      </w:r>
      <w:r w:rsidR="00121BB1" w:rsidRPr="00EB3E66">
        <w:rPr>
          <w:rFonts w:ascii="Mark Pro" w:hAnsi="Mark Pro"/>
        </w:rPr>
        <w:t xml:space="preserve"> Check vor dem Sommer </w:t>
      </w:r>
      <w:r w:rsidR="00A40EB6" w:rsidRPr="00EB3E66">
        <w:rPr>
          <w:rFonts w:ascii="Mark Pro" w:hAnsi="Mark Pro"/>
        </w:rPr>
        <w:t>wird das Problem rechtzeitig erkannt und kann einfach behoben werden.</w:t>
      </w:r>
    </w:p>
    <w:p w14:paraId="611B8424" w14:textId="6965D938" w:rsidR="007C1586" w:rsidRPr="00EB3E66" w:rsidRDefault="007C1586" w:rsidP="009E2AB1">
      <w:pPr>
        <w:ind w:right="2120"/>
        <w:rPr>
          <w:rFonts w:ascii="Mark Pro" w:hAnsi="Mark Pro"/>
        </w:rPr>
      </w:pPr>
      <w:r w:rsidRPr="00EB3E66">
        <w:rPr>
          <w:rFonts w:ascii="Mark Pro" w:hAnsi="Mark Pro"/>
          <w:color w:val="C6243C"/>
        </w:rPr>
        <w:t xml:space="preserve">__ </w:t>
      </w:r>
      <w:r w:rsidRPr="00EB3E66">
        <w:rPr>
          <w:rFonts w:ascii="Mark Pro" w:hAnsi="Mark Pro"/>
          <w:b/>
          <w:bCs/>
        </w:rPr>
        <w:t>3. </w:t>
      </w:r>
      <w:r w:rsidR="00BF5A6F" w:rsidRPr="00EB3E66">
        <w:rPr>
          <w:rFonts w:ascii="Mark Pro" w:hAnsi="Mark Pro"/>
          <w:b/>
          <w:bCs/>
        </w:rPr>
        <w:t xml:space="preserve">Gibt es weitere </w:t>
      </w:r>
      <w:r w:rsidR="00641666" w:rsidRPr="00EB3E66">
        <w:rPr>
          <w:rFonts w:ascii="Mark Pro" w:hAnsi="Mark Pro"/>
          <w:b/>
          <w:bCs/>
        </w:rPr>
        <w:t xml:space="preserve">Vorteile </w:t>
      </w:r>
      <w:r w:rsidR="00BF5A6F" w:rsidRPr="00EB3E66">
        <w:rPr>
          <w:rFonts w:ascii="Mark Pro" w:hAnsi="Mark Pro"/>
          <w:b/>
          <w:bCs/>
        </w:rPr>
        <w:t xml:space="preserve">neben der </w:t>
      </w:r>
      <w:r w:rsidR="00641666" w:rsidRPr="00EB3E66">
        <w:rPr>
          <w:rFonts w:ascii="Mark Pro" w:hAnsi="Mark Pro"/>
          <w:b/>
          <w:bCs/>
        </w:rPr>
        <w:t>technische</w:t>
      </w:r>
      <w:r w:rsidR="00BF5A6F" w:rsidRPr="00EB3E66">
        <w:rPr>
          <w:rFonts w:ascii="Mark Pro" w:hAnsi="Mark Pro"/>
          <w:b/>
          <w:bCs/>
        </w:rPr>
        <w:t>n</w:t>
      </w:r>
      <w:r w:rsidR="00641666" w:rsidRPr="00EB3E66">
        <w:rPr>
          <w:rFonts w:ascii="Mark Pro" w:hAnsi="Mark Pro"/>
          <w:b/>
          <w:bCs/>
        </w:rPr>
        <w:t xml:space="preserve"> Sicherheit?</w:t>
      </w:r>
      <w:r w:rsidRPr="00EB3E66">
        <w:rPr>
          <w:rFonts w:ascii="Mark Pro" w:hAnsi="Mark Pro" w:cs="Arial"/>
          <w:color w:val="333333"/>
          <w:sz w:val="26"/>
          <w:szCs w:val="26"/>
          <w:shd w:val="clear" w:color="auto" w:fill="FEFEFE"/>
        </w:rPr>
        <w:t xml:space="preserve"> </w:t>
      </w:r>
      <w:r w:rsidR="00D40833" w:rsidRPr="00EB3E66">
        <w:rPr>
          <w:rFonts w:ascii="Mark Pro" w:hAnsi="Mark Pro"/>
        </w:rPr>
        <w:t>B</w:t>
      </w:r>
      <w:r w:rsidR="00BF5A6F" w:rsidRPr="00EB3E66">
        <w:rPr>
          <w:rFonts w:ascii="Mark Pro" w:hAnsi="Mark Pro"/>
        </w:rPr>
        <w:t xml:space="preserve">eim Klimaanlagenservice </w:t>
      </w:r>
      <w:r w:rsidR="00D40833" w:rsidRPr="00EB3E66">
        <w:rPr>
          <w:rFonts w:ascii="Mark Pro" w:hAnsi="Mark Pro"/>
        </w:rPr>
        <w:t xml:space="preserve">geht es </w:t>
      </w:r>
      <w:r w:rsidR="00BF5A6F" w:rsidRPr="00EB3E66">
        <w:rPr>
          <w:rFonts w:ascii="Mark Pro" w:hAnsi="Mark Pro"/>
        </w:rPr>
        <w:t xml:space="preserve">auch </w:t>
      </w:r>
      <w:r w:rsidR="00641666" w:rsidRPr="00EB3E66">
        <w:rPr>
          <w:rFonts w:ascii="Mark Pro" w:hAnsi="Mark Pro"/>
        </w:rPr>
        <w:t xml:space="preserve">um die Gesundheit. </w:t>
      </w:r>
      <w:r w:rsidR="009E2AB1" w:rsidRPr="00EB3E66">
        <w:rPr>
          <w:rFonts w:ascii="Mark Pro" w:hAnsi="Mark Pro"/>
        </w:rPr>
        <w:t xml:space="preserve">Denn im Verdampfer und Luftkanal sammeln sich besonders in der kalten Jahreszeit leicht Feuchtigkeit und Schmutz. </w:t>
      </w:r>
      <w:r w:rsidR="0037048E" w:rsidRPr="00EB3E66">
        <w:rPr>
          <w:rFonts w:ascii="Mark Pro" w:hAnsi="Mark Pro"/>
        </w:rPr>
        <w:t xml:space="preserve">Wird </w:t>
      </w:r>
      <w:r w:rsidR="009E2AB1" w:rsidRPr="00EB3E66">
        <w:rPr>
          <w:rFonts w:ascii="Mark Pro" w:hAnsi="Mark Pro"/>
        </w:rPr>
        <w:t xml:space="preserve">das Wetter wieder wärmer, ist das ein idealer Nährboden für Keime und Schimmelpilze. </w:t>
      </w:r>
      <w:r w:rsidR="00D40833" w:rsidRPr="00EB3E66">
        <w:rPr>
          <w:rFonts w:ascii="Mark Pro" w:hAnsi="Mark Pro"/>
        </w:rPr>
        <w:t>Die gründliche Reinigung und Desinfektion sorgen dafür, dass diese un</w:t>
      </w:r>
      <w:r w:rsidR="00632949" w:rsidRPr="00EB3E66">
        <w:rPr>
          <w:rFonts w:ascii="Mark Pro" w:hAnsi="Mark Pro"/>
        </w:rPr>
        <w:t>er</w:t>
      </w:r>
      <w:r w:rsidR="00D40833" w:rsidRPr="00EB3E66">
        <w:rPr>
          <w:rFonts w:ascii="Mark Pro" w:hAnsi="Mark Pro"/>
        </w:rPr>
        <w:t xml:space="preserve">wünschten Passagiere von Bord bleiben. </w:t>
      </w:r>
      <w:r w:rsidR="00DA3AAE" w:rsidRPr="00EB3E66">
        <w:rPr>
          <w:rFonts w:ascii="Mark Pro" w:hAnsi="Mark Pro"/>
        </w:rPr>
        <w:t xml:space="preserve">Sie würden </w:t>
      </w:r>
      <w:r w:rsidR="0037048E" w:rsidRPr="00EB3E66">
        <w:rPr>
          <w:rFonts w:ascii="Mark Pro" w:hAnsi="Mark Pro"/>
        </w:rPr>
        <w:t xml:space="preserve">sonst </w:t>
      </w:r>
      <w:r w:rsidR="00DA3AAE" w:rsidRPr="00EB3E66">
        <w:rPr>
          <w:rFonts w:ascii="Mark Pro" w:hAnsi="Mark Pro"/>
        </w:rPr>
        <w:t xml:space="preserve">beim Betrieb in den </w:t>
      </w:r>
      <w:r w:rsidR="0037048E" w:rsidRPr="00EB3E66">
        <w:rPr>
          <w:rFonts w:ascii="Mark Pro" w:hAnsi="Mark Pro"/>
        </w:rPr>
        <w:t>Fahrzeugi</w:t>
      </w:r>
      <w:r w:rsidR="00DA3AAE" w:rsidRPr="00EB3E66">
        <w:rPr>
          <w:rFonts w:ascii="Mark Pro" w:hAnsi="Mark Pro"/>
        </w:rPr>
        <w:t>nnenraum getragen.</w:t>
      </w:r>
    </w:p>
    <w:p w14:paraId="371F547C" w14:textId="2F51DFF9" w:rsidR="00792E5D" w:rsidRPr="00EB3E66" w:rsidRDefault="008463DE" w:rsidP="007E0E54">
      <w:pPr>
        <w:ind w:right="2120"/>
        <w:rPr>
          <w:rFonts w:ascii="Mark Pro" w:hAnsi="Mark Pro"/>
        </w:rPr>
      </w:pPr>
      <w:r w:rsidRPr="00EB3E66">
        <w:rPr>
          <w:rFonts w:ascii="Mark Pro" w:hAnsi="Mark Pro"/>
          <w:color w:val="C6243C"/>
        </w:rPr>
        <w:t xml:space="preserve">__ </w:t>
      </w:r>
      <w:r w:rsidRPr="00EB3E66">
        <w:rPr>
          <w:rFonts w:ascii="Mark Pro" w:hAnsi="Mark Pro"/>
          <w:b/>
          <w:bCs/>
        </w:rPr>
        <w:t>4. Stimmt es, dass Elektroauto</w:t>
      </w:r>
      <w:r w:rsidR="0026272C" w:rsidRPr="00EB3E66">
        <w:rPr>
          <w:rFonts w:ascii="Mark Pro" w:hAnsi="Mark Pro"/>
          <w:b/>
          <w:bCs/>
        </w:rPr>
        <w:t>s</w:t>
      </w:r>
      <w:r w:rsidRPr="00EB3E66">
        <w:rPr>
          <w:rFonts w:ascii="Mark Pro" w:hAnsi="Mark Pro"/>
          <w:b/>
          <w:bCs/>
        </w:rPr>
        <w:t xml:space="preserve"> anders klimatisiert </w:t>
      </w:r>
      <w:r w:rsidR="0026272C" w:rsidRPr="00EB3E66">
        <w:rPr>
          <w:rFonts w:ascii="Mark Pro" w:hAnsi="Mark Pro"/>
          <w:b/>
          <w:bCs/>
        </w:rPr>
        <w:t xml:space="preserve">werden </w:t>
      </w:r>
      <w:r w:rsidRPr="00EB3E66">
        <w:rPr>
          <w:rFonts w:ascii="Mark Pro" w:hAnsi="Mark Pro"/>
          <w:b/>
          <w:bCs/>
        </w:rPr>
        <w:t xml:space="preserve">als </w:t>
      </w:r>
      <w:r w:rsidR="0026272C" w:rsidRPr="00EB3E66">
        <w:rPr>
          <w:rFonts w:ascii="Mark Pro" w:hAnsi="Mark Pro"/>
          <w:b/>
          <w:bCs/>
        </w:rPr>
        <w:t xml:space="preserve">solche mit </w:t>
      </w:r>
      <w:r w:rsidRPr="00EB3E66">
        <w:rPr>
          <w:rFonts w:ascii="Mark Pro" w:hAnsi="Mark Pro"/>
          <w:b/>
          <w:bCs/>
        </w:rPr>
        <w:t>Verbrenn</w:t>
      </w:r>
      <w:r w:rsidR="0026272C" w:rsidRPr="00EB3E66">
        <w:rPr>
          <w:rFonts w:ascii="Mark Pro" w:hAnsi="Mark Pro"/>
          <w:b/>
          <w:bCs/>
        </w:rPr>
        <w:t>ungsmotor</w:t>
      </w:r>
      <w:r w:rsidRPr="00EB3E66">
        <w:rPr>
          <w:rFonts w:ascii="Mark Pro" w:hAnsi="Mark Pro"/>
          <w:b/>
          <w:bCs/>
        </w:rPr>
        <w:t>?</w:t>
      </w:r>
      <w:r w:rsidRPr="00EB3E66">
        <w:rPr>
          <w:rFonts w:ascii="Mark Pro" w:hAnsi="Mark Pro" w:cs="Arial"/>
          <w:color w:val="333333"/>
          <w:sz w:val="26"/>
          <w:szCs w:val="26"/>
          <w:shd w:val="clear" w:color="auto" w:fill="FEFEFE"/>
        </w:rPr>
        <w:t xml:space="preserve"> </w:t>
      </w:r>
      <w:r w:rsidR="0026272C" w:rsidRPr="00EB3E66">
        <w:rPr>
          <w:rFonts w:ascii="Mark Pro" w:hAnsi="Mark Pro"/>
        </w:rPr>
        <w:t xml:space="preserve">Zumindest </w:t>
      </w:r>
      <w:r w:rsidRPr="00EB3E66">
        <w:rPr>
          <w:rFonts w:ascii="Mark Pro" w:hAnsi="Mark Pro"/>
        </w:rPr>
        <w:t xml:space="preserve">das physikalische Prinzip </w:t>
      </w:r>
      <w:r w:rsidR="0037048E" w:rsidRPr="00EB3E66">
        <w:rPr>
          <w:rFonts w:ascii="Mark Pro" w:hAnsi="Mark Pro"/>
        </w:rPr>
        <w:t>ist identisch</w:t>
      </w:r>
      <w:r w:rsidRPr="00EB3E66">
        <w:rPr>
          <w:rFonts w:ascii="Mark Pro" w:hAnsi="Mark Pro"/>
        </w:rPr>
        <w:t>:</w:t>
      </w:r>
      <w:r w:rsidR="0026272C" w:rsidRPr="00EB3E66">
        <w:rPr>
          <w:rFonts w:ascii="Mark Pro" w:hAnsi="Mark Pro"/>
        </w:rPr>
        <w:t xml:space="preserve"> </w:t>
      </w:r>
      <w:r w:rsidR="008953C0" w:rsidRPr="00EB3E66">
        <w:rPr>
          <w:rFonts w:ascii="Mark Pro" w:hAnsi="Mark Pro"/>
        </w:rPr>
        <w:t xml:space="preserve">Ein </w:t>
      </w:r>
      <w:r w:rsidR="0026272C" w:rsidRPr="00EB3E66">
        <w:rPr>
          <w:rFonts w:ascii="Mark Pro" w:hAnsi="Mark Pro"/>
        </w:rPr>
        <w:t>Kältemittel</w:t>
      </w:r>
      <w:r w:rsidR="008953C0" w:rsidRPr="00EB3E66">
        <w:rPr>
          <w:rFonts w:ascii="Mark Pro" w:hAnsi="Mark Pro"/>
        </w:rPr>
        <w:t xml:space="preserve"> wird mechanisch verdichtet</w:t>
      </w:r>
      <w:r w:rsidR="0026272C" w:rsidRPr="00EB3E66">
        <w:rPr>
          <w:rFonts w:ascii="Mark Pro" w:hAnsi="Mark Pro"/>
        </w:rPr>
        <w:t xml:space="preserve">, verdampft </w:t>
      </w:r>
      <w:r w:rsidR="00792E5D" w:rsidRPr="00EB3E66">
        <w:rPr>
          <w:rFonts w:ascii="Mark Pro" w:hAnsi="Mark Pro"/>
        </w:rPr>
        <w:t xml:space="preserve">danach wieder </w:t>
      </w:r>
      <w:r w:rsidR="0026272C" w:rsidRPr="00EB3E66">
        <w:rPr>
          <w:rFonts w:ascii="Mark Pro" w:hAnsi="Mark Pro"/>
        </w:rPr>
        <w:t xml:space="preserve">und entzieht </w:t>
      </w:r>
      <w:r w:rsidR="008953C0" w:rsidRPr="00EB3E66">
        <w:rPr>
          <w:rFonts w:ascii="Mark Pro" w:hAnsi="Mark Pro"/>
        </w:rPr>
        <w:t xml:space="preserve">dabei </w:t>
      </w:r>
      <w:r w:rsidR="0026272C" w:rsidRPr="00EB3E66">
        <w:rPr>
          <w:rFonts w:ascii="Mark Pro" w:hAnsi="Mark Pro"/>
        </w:rPr>
        <w:t xml:space="preserve">der </w:t>
      </w:r>
      <w:r w:rsidR="008953C0" w:rsidRPr="00EB3E66">
        <w:rPr>
          <w:rFonts w:ascii="Mark Pro" w:hAnsi="Mark Pro"/>
        </w:rPr>
        <w:t>L</w:t>
      </w:r>
      <w:r w:rsidR="0026272C" w:rsidRPr="00EB3E66">
        <w:rPr>
          <w:rFonts w:ascii="Mark Pro" w:hAnsi="Mark Pro"/>
        </w:rPr>
        <w:t>uft Wärme</w:t>
      </w:r>
      <w:r w:rsidR="008953C0" w:rsidRPr="00EB3E66">
        <w:rPr>
          <w:rFonts w:ascii="Mark Pro" w:hAnsi="Mark Pro"/>
        </w:rPr>
        <w:t xml:space="preserve">. </w:t>
      </w:r>
      <w:r w:rsidR="00A7164B" w:rsidRPr="00EB3E66">
        <w:rPr>
          <w:rFonts w:ascii="Mark Pro" w:hAnsi="Mark Pro"/>
        </w:rPr>
        <w:t xml:space="preserve">Deutliche Unterschiede gibt es aber bei </w:t>
      </w:r>
      <w:r w:rsidR="00C01193" w:rsidRPr="00EB3E66">
        <w:rPr>
          <w:rFonts w:ascii="Mark Pro" w:hAnsi="Mark Pro"/>
        </w:rPr>
        <w:t>der Technik</w:t>
      </w:r>
      <w:r w:rsidR="00A7164B" w:rsidRPr="00EB3E66">
        <w:rPr>
          <w:rFonts w:ascii="Mark Pro" w:hAnsi="Mark Pro"/>
        </w:rPr>
        <w:t xml:space="preserve">: </w:t>
      </w:r>
      <w:r w:rsidR="00612D81" w:rsidRPr="00EB3E66">
        <w:rPr>
          <w:rFonts w:ascii="Mark Pro" w:hAnsi="Mark Pro"/>
        </w:rPr>
        <w:t>Der Kompressor k</w:t>
      </w:r>
      <w:r w:rsidR="00A7164B" w:rsidRPr="00EB3E66">
        <w:rPr>
          <w:rFonts w:ascii="Mark Pro" w:hAnsi="Mark Pro"/>
        </w:rPr>
        <w:t>lassische</w:t>
      </w:r>
      <w:r w:rsidR="00612D81" w:rsidRPr="00EB3E66">
        <w:rPr>
          <w:rFonts w:ascii="Mark Pro" w:hAnsi="Mark Pro"/>
        </w:rPr>
        <w:t>r</w:t>
      </w:r>
      <w:r w:rsidR="00A7164B" w:rsidRPr="00EB3E66">
        <w:rPr>
          <w:rFonts w:ascii="Mark Pro" w:hAnsi="Mark Pro"/>
        </w:rPr>
        <w:t xml:space="preserve"> Klimaanlagen </w:t>
      </w:r>
      <w:r w:rsidR="00612D81" w:rsidRPr="00EB3E66">
        <w:rPr>
          <w:rFonts w:ascii="Mark Pro" w:hAnsi="Mark Pro"/>
        </w:rPr>
        <w:t xml:space="preserve">wird </w:t>
      </w:r>
      <w:r w:rsidR="005174DA" w:rsidRPr="00EB3E66">
        <w:rPr>
          <w:rFonts w:ascii="Mark Pro" w:hAnsi="Mark Pro"/>
        </w:rPr>
        <w:t xml:space="preserve">beispielsweise </w:t>
      </w:r>
      <w:r w:rsidR="00A7164B" w:rsidRPr="00EB3E66">
        <w:rPr>
          <w:rFonts w:ascii="Mark Pro" w:hAnsi="Mark Pro"/>
        </w:rPr>
        <w:t xml:space="preserve">über einen Riemen </w:t>
      </w:r>
      <w:r w:rsidR="005174DA" w:rsidRPr="00EB3E66">
        <w:rPr>
          <w:rFonts w:ascii="Mark Pro" w:hAnsi="Mark Pro"/>
        </w:rPr>
        <w:t xml:space="preserve">direkt </w:t>
      </w:r>
      <w:r w:rsidR="00A7164B" w:rsidRPr="00EB3E66">
        <w:rPr>
          <w:rFonts w:ascii="Mark Pro" w:hAnsi="Mark Pro"/>
        </w:rPr>
        <w:t xml:space="preserve">vom </w:t>
      </w:r>
      <w:r w:rsidR="00C01193" w:rsidRPr="00EB3E66">
        <w:rPr>
          <w:rFonts w:ascii="Mark Pro" w:hAnsi="Mark Pro"/>
        </w:rPr>
        <w:t>Verbrennungsm</w:t>
      </w:r>
      <w:r w:rsidR="00A7164B" w:rsidRPr="00EB3E66">
        <w:rPr>
          <w:rFonts w:ascii="Mark Pro" w:hAnsi="Mark Pro"/>
        </w:rPr>
        <w:t>otor angetrieben</w:t>
      </w:r>
      <w:r w:rsidR="00255CD5" w:rsidRPr="00EB3E66">
        <w:rPr>
          <w:rFonts w:ascii="Mark Pro" w:hAnsi="Mark Pro"/>
        </w:rPr>
        <w:t xml:space="preserve">. </w:t>
      </w:r>
      <w:r w:rsidR="00C01193" w:rsidRPr="00EB3E66">
        <w:rPr>
          <w:rFonts w:ascii="Mark Pro" w:hAnsi="Mark Pro"/>
        </w:rPr>
        <w:t xml:space="preserve">Die </w:t>
      </w:r>
      <w:r w:rsidR="00D40833" w:rsidRPr="00EB3E66">
        <w:rPr>
          <w:rFonts w:ascii="Mark Pro" w:hAnsi="Mark Pro"/>
        </w:rPr>
        <w:t xml:space="preserve">maximale </w:t>
      </w:r>
      <w:r w:rsidR="00C01193" w:rsidRPr="00EB3E66">
        <w:rPr>
          <w:rFonts w:ascii="Mark Pro" w:hAnsi="Mark Pro"/>
        </w:rPr>
        <w:t>Kompressorl</w:t>
      </w:r>
      <w:r w:rsidR="00255CD5" w:rsidRPr="00EB3E66">
        <w:rPr>
          <w:rFonts w:ascii="Mark Pro" w:hAnsi="Mark Pro"/>
        </w:rPr>
        <w:t xml:space="preserve">eistung </w:t>
      </w:r>
      <w:r w:rsidR="00682548" w:rsidRPr="00EB3E66">
        <w:rPr>
          <w:rFonts w:ascii="Mark Pro" w:hAnsi="Mark Pro"/>
        </w:rPr>
        <w:t xml:space="preserve">hängt somit </w:t>
      </w:r>
      <w:r w:rsidR="00255CD5" w:rsidRPr="00EB3E66">
        <w:rPr>
          <w:rFonts w:ascii="Mark Pro" w:hAnsi="Mark Pro"/>
        </w:rPr>
        <w:t>vo</w:t>
      </w:r>
      <w:r w:rsidR="00D40833" w:rsidRPr="00EB3E66">
        <w:rPr>
          <w:rFonts w:ascii="Mark Pro" w:hAnsi="Mark Pro"/>
        </w:rPr>
        <w:t>n der</w:t>
      </w:r>
      <w:r w:rsidR="00255CD5" w:rsidRPr="00EB3E66">
        <w:rPr>
          <w:rFonts w:ascii="Mark Pro" w:hAnsi="Mark Pro"/>
        </w:rPr>
        <w:t xml:space="preserve"> </w:t>
      </w:r>
      <w:r w:rsidR="00682548" w:rsidRPr="00EB3E66">
        <w:rPr>
          <w:rFonts w:ascii="Mark Pro" w:hAnsi="Mark Pro"/>
        </w:rPr>
        <w:t>Motor</w:t>
      </w:r>
      <w:r w:rsidR="00D40833" w:rsidRPr="00EB3E66">
        <w:rPr>
          <w:rFonts w:ascii="Mark Pro" w:hAnsi="Mark Pro"/>
        </w:rPr>
        <w:t xml:space="preserve">drehzahl </w:t>
      </w:r>
      <w:r w:rsidR="00255CD5" w:rsidRPr="00EB3E66">
        <w:rPr>
          <w:rFonts w:ascii="Mark Pro" w:hAnsi="Mark Pro"/>
        </w:rPr>
        <w:t xml:space="preserve">ab. </w:t>
      </w:r>
      <w:r w:rsidR="00D40833" w:rsidRPr="00EB3E66">
        <w:rPr>
          <w:rFonts w:ascii="Mark Pro" w:hAnsi="Mark Pro"/>
        </w:rPr>
        <w:t xml:space="preserve">Moderne Kompressoren mit regelbarer Kapazität gleichen Schwankungen aus. </w:t>
      </w:r>
      <w:r w:rsidR="008E32F5" w:rsidRPr="00EB3E66">
        <w:rPr>
          <w:rFonts w:ascii="Mark Pro" w:hAnsi="Mark Pro"/>
        </w:rPr>
        <w:t xml:space="preserve">Im E-Auto hingegen treibt ein </w:t>
      </w:r>
      <w:r w:rsidRPr="00EB3E66">
        <w:rPr>
          <w:rFonts w:ascii="Mark Pro" w:hAnsi="Mark Pro"/>
        </w:rPr>
        <w:t xml:space="preserve">separater Elektromotor </w:t>
      </w:r>
      <w:r w:rsidR="008E32F5" w:rsidRPr="00EB3E66">
        <w:rPr>
          <w:rFonts w:ascii="Mark Pro" w:hAnsi="Mark Pro"/>
        </w:rPr>
        <w:t xml:space="preserve">die Klimatechnik </w:t>
      </w:r>
      <w:r w:rsidR="00D40833" w:rsidRPr="00EB3E66">
        <w:rPr>
          <w:rFonts w:ascii="Mark Pro" w:hAnsi="Mark Pro"/>
        </w:rPr>
        <w:t xml:space="preserve">bedarfsgerecht </w:t>
      </w:r>
      <w:r w:rsidR="008E32F5" w:rsidRPr="00EB3E66">
        <w:rPr>
          <w:rFonts w:ascii="Mark Pro" w:hAnsi="Mark Pro"/>
        </w:rPr>
        <w:t xml:space="preserve">an. </w:t>
      </w:r>
      <w:r w:rsidR="00682548" w:rsidRPr="00EB3E66">
        <w:rPr>
          <w:rFonts w:ascii="Mark Pro" w:hAnsi="Mark Pro"/>
        </w:rPr>
        <w:t>Wärmepumpen arbeiten in vielen modernen Elektroautos besonders effizient</w:t>
      </w:r>
      <w:r w:rsidR="007E0E54" w:rsidRPr="00EB3E66">
        <w:rPr>
          <w:rFonts w:ascii="Mark Pro" w:hAnsi="Mark Pro"/>
        </w:rPr>
        <w:t xml:space="preserve">. </w:t>
      </w:r>
      <w:r w:rsidR="008B050E" w:rsidRPr="00EB3E66">
        <w:rPr>
          <w:rFonts w:ascii="Mark Pro" w:hAnsi="Mark Pro"/>
        </w:rPr>
        <w:t>Sie kühlen im Sommer und hei</w:t>
      </w:r>
      <w:r w:rsidR="00D33DFC" w:rsidRPr="00EB3E66">
        <w:rPr>
          <w:rFonts w:ascii="Mark Pro" w:hAnsi="Mark Pro"/>
        </w:rPr>
        <w:t>z</w:t>
      </w:r>
      <w:r w:rsidR="008B050E" w:rsidRPr="00EB3E66">
        <w:rPr>
          <w:rFonts w:ascii="Mark Pro" w:hAnsi="Mark Pro"/>
        </w:rPr>
        <w:t>en im Winter.</w:t>
      </w:r>
      <w:r w:rsidR="005A2CBC" w:rsidRPr="00EB3E66">
        <w:rPr>
          <w:rFonts w:ascii="Mark Pro" w:hAnsi="Mark Pro"/>
        </w:rPr>
        <w:t xml:space="preserve"> Der </w:t>
      </w:r>
      <w:r w:rsidR="00682548" w:rsidRPr="00EB3E66">
        <w:rPr>
          <w:rFonts w:ascii="Mark Pro" w:hAnsi="Mark Pro"/>
        </w:rPr>
        <w:t xml:space="preserve">Energieverbrauch im Kühl- wie Heizbetrieb ist gering und somit auch der </w:t>
      </w:r>
      <w:r w:rsidR="0035748B" w:rsidRPr="00EB3E66">
        <w:rPr>
          <w:rFonts w:ascii="Mark Pro" w:hAnsi="Mark Pro"/>
        </w:rPr>
        <w:t xml:space="preserve">Einfluss auf die Reichweite </w:t>
      </w:r>
      <w:r w:rsidR="00682548" w:rsidRPr="00EB3E66">
        <w:rPr>
          <w:rFonts w:ascii="Mark Pro" w:hAnsi="Mark Pro"/>
        </w:rPr>
        <w:t>des Fahrzeugs</w:t>
      </w:r>
      <w:r w:rsidR="0042533A" w:rsidRPr="00EB3E66">
        <w:rPr>
          <w:rFonts w:ascii="Mark Pro" w:hAnsi="Mark Pro"/>
        </w:rPr>
        <w:t>.</w:t>
      </w:r>
    </w:p>
    <w:p w14:paraId="2148395B" w14:textId="36ACBE5A" w:rsidR="00612D1D" w:rsidRPr="00EB3E66" w:rsidRDefault="005A2CBC" w:rsidP="00DA4BB2">
      <w:pPr>
        <w:ind w:right="2120"/>
        <w:rPr>
          <w:rFonts w:ascii="Mark Pro" w:hAnsi="Mark Pro"/>
        </w:rPr>
      </w:pPr>
      <w:r w:rsidRPr="00EB3E66">
        <w:rPr>
          <w:rFonts w:ascii="Mark Pro" w:hAnsi="Mark Pro"/>
          <w:color w:val="C6243C"/>
        </w:rPr>
        <w:t xml:space="preserve">__ </w:t>
      </w:r>
      <w:r w:rsidRPr="00EB3E66">
        <w:rPr>
          <w:rFonts w:ascii="Mark Pro" w:hAnsi="Mark Pro"/>
          <w:b/>
          <w:bCs/>
        </w:rPr>
        <w:t>5. </w:t>
      </w:r>
      <w:r w:rsidR="00682548" w:rsidRPr="00EB3E66">
        <w:rPr>
          <w:rFonts w:ascii="Mark Pro" w:hAnsi="Mark Pro"/>
          <w:b/>
          <w:bCs/>
        </w:rPr>
        <w:t xml:space="preserve">Wird die </w:t>
      </w:r>
      <w:r w:rsidR="00D40833" w:rsidRPr="00EB3E66">
        <w:rPr>
          <w:rFonts w:ascii="Mark Pro" w:hAnsi="Mark Pro"/>
          <w:b/>
          <w:bCs/>
        </w:rPr>
        <w:t xml:space="preserve">Klimatechnik </w:t>
      </w:r>
      <w:r w:rsidR="00682548" w:rsidRPr="00EB3E66">
        <w:rPr>
          <w:rFonts w:ascii="Mark Pro" w:hAnsi="Mark Pro"/>
          <w:b/>
          <w:bCs/>
        </w:rPr>
        <w:t xml:space="preserve">des </w:t>
      </w:r>
      <w:r w:rsidR="00400195" w:rsidRPr="00EB3E66">
        <w:rPr>
          <w:rFonts w:ascii="Mark Pro" w:hAnsi="Mark Pro"/>
          <w:b/>
          <w:bCs/>
        </w:rPr>
        <w:t>E-Auto</w:t>
      </w:r>
      <w:r w:rsidR="00682548" w:rsidRPr="00EB3E66">
        <w:rPr>
          <w:rFonts w:ascii="Mark Pro" w:hAnsi="Mark Pro"/>
          <w:b/>
          <w:bCs/>
        </w:rPr>
        <w:t>s anders geprüft</w:t>
      </w:r>
      <w:r w:rsidR="0038084E" w:rsidRPr="00EB3E66">
        <w:rPr>
          <w:rFonts w:ascii="Mark Pro" w:hAnsi="Mark Pro"/>
          <w:b/>
          <w:bCs/>
        </w:rPr>
        <w:t>?</w:t>
      </w:r>
      <w:r w:rsidRPr="00EB3E66">
        <w:rPr>
          <w:rFonts w:ascii="Mark Pro" w:hAnsi="Mark Pro" w:cs="Arial"/>
          <w:color w:val="333333"/>
          <w:sz w:val="26"/>
          <w:szCs w:val="26"/>
          <w:shd w:val="clear" w:color="auto" w:fill="FEFEFE"/>
        </w:rPr>
        <w:t xml:space="preserve"> </w:t>
      </w:r>
      <w:r w:rsidR="00000DCF" w:rsidRPr="00EB3E66">
        <w:rPr>
          <w:rFonts w:ascii="Mark Pro" w:hAnsi="Mark Pro"/>
        </w:rPr>
        <w:t xml:space="preserve">Eventuell </w:t>
      </w:r>
      <w:r w:rsidR="00682548" w:rsidRPr="00EB3E66">
        <w:rPr>
          <w:rFonts w:ascii="Mark Pro" w:hAnsi="Mark Pro"/>
        </w:rPr>
        <w:t xml:space="preserve">achten die Experten </w:t>
      </w:r>
      <w:r w:rsidR="00000DCF" w:rsidRPr="00EB3E66">
        <w:rPr>
          <w:rFonts w:ascii="Mark Pro" w:hAnsi="Mark Pro"/>
        </w:rPr>
        <w:t xml:space="preserve">tatsächlich </w:t>
      </w:r>
      <w:r w:rsidR="0038084E" w:rsidRPr="00EB3E66">
        <w:rPr>
          <w:rFonts w:ascii="Mark Pro" w:hAnsi="Mark Pro"/>
        </w:rPr>
        <w:t xml:space="preserve">auf </w:t>
      </w:r>
      <w:r w:rsidR="00000DCF" w:rsidRPr="00EB3E66">
        <w:rPr>
          <w:rFonts w:ascii="Mark Pro" w:hAnsi="Mark Pro"/>
        </w:rPr>
        <w:t xml:space="preserve">weitere </w:t>
      </w:r>
      <w:r w:rsidR="0038084E" w:rsidRPr="00EB3E66">
        <w:rPr>
          <w:rFonts w:ascii="Mark Pro" w:hAnsi="Mark Pro"/>
        </w:rPr>
        <w:t>Punkte</w:t>
      </w:r>
      <w:r w:rsidR="00682548" w:rsidRPr="00EB3E66">
        <w:rPr>
          <w:rFonts w:ascii="Mark Pro" w:hAnsi="Mark Pro"/>
        </w:rPr>
        <w:t xml:space="preserve"> </w:t>
      </w:r>
      <w:r w:rsidR="00000DCF" w:rsidRPr="00EB3E66">
        <w:rPr>
          <w:rFonts w:ascii="Mark Pro" w:hAnsi="Mark Pro"/>
        </w:rPr>
        <w:t xml:space="preserve">– je nach Ausstattung. </w:t>
      </w:r>
      <w:r w:rsidR="00D109B6" w:rsidRPr="00EB3E66">
        <w:rPr>
          <w:rFonts w:ascii="Mark Pro" w:hAnsi="Mark Pro"/>
        </w:rPr>
        <w:t>So kann d</w:t>
      </w:r>
      <w:r w:rsidR="00000DCF" w:rsidRPr="00EB3E66">
        <w:rPr>
          <w:rFonts w:ascii="Mark Pro" w:hAnsi="Mark Pro"/>
        </w:rPr>
        <w:t>er Service eine</w:t>
      </w:r>
      <w:r w:rsidR="00D109B6" w:rsidRPr="00EB3E66">
        <w:rPr>
          <w:rFonts w:ascii="Mark Pro" w:hAnsi="Mark Pro"/>
        </w:rPr>
        <w:t>r</w:t>
      </w:r>
      <w:r w:rsidR="00000DCF" w:rsidRPr="00EB3E66">
        <w:rPr>
          <w:rFonts w:ascii="Mark Pro" w:hAnsi="Mark Pro"/>
        </w:rPr>
        <w:t xml:space="preserve"> </w:t>
      </w:r>
      <w:r w:rsidR="008463DE" w:rsidRPr="00EB3E66">
        <w:rPr>
          <w:rFonts w:ascii="Mark Pro" w:hAnsi="Mark Pro"/>
        </w:rPr>
        <w:t>Klima</w:t>
      </w:r>
      <w:r w:rsidR="00000DCF" w:rsidRPr="00EB3E66">
        <w:rPr>
          <w:rFonts w:ascii="Mark Pro" w:hAnsi="Mark Pro"/>
        </w:rPr>
        <w:t xml:space="preserve">anlage im </w:t>
      </w:r>
      <w:r w:rsidR="008463DE" w:rsidRPr="00EB3E66">
        <w:rPr>
          <w:rFonts w:ascii="Mark Pro" w:hAnsi="Mark Pro"/>
        </w:rPr>
        <w:t>Elektrofahrzeug</w:t>
      </w:r>
      <w:r w:rsidR="00000DCF" w:rsidRPr="00EB3E66">
        <w:rPr>
          <w:rFonts w:ascii="Mark Pro" w:hAnsi="Mark Pro"/>
        </w:rPr>
        <w:t xml:space="preserve"> a</w:t>
      </w:r>
      <w:r w:rsidR="008463DE" w:rsidRPr="00EB3E66">
        <w:rPr>
          <w:rFonts w:ascii="Mark Pro" w:hAnsi="Mark Pro"/>
        </w:rPr>
        <w:t>uch die Funktion</w:t>
      </w:r>
      <w:r w:rsidR="00000DCF" w:rsidRPr="00EB3E66">
        <w:rPr>
          <w:rFonts w:ascii="Mark Pro" w:hAnsi="Mark Pro"/>
        </w:rPr>
        <w:t>sprüfung</w:t>
      </w:r>
      <w:r w:rsidR="008463DE" w:rsidRPr="00EB3E66">
        <w:rPr>
          <w:rFonts w:ascii="Mark Pro" w:hAnsi="Mark Pro"/>
        </w:rPr>
        <w:t xml:space="preserve"> der Wärmepumpe</w:t>
      </w:r>
      <w:r w:rsidR="00D109B6" w:rsidRPr="00EB3E66">
        <w:rPr>
          <w:rFonts w:ascii="Mark Pro" w:hAnsi="Mark Pro"/>
        </w:rPr>
        <w:t xml:space="preserve"> samt Steuerung umfassen</w:t>
      </w:r>
      <w:r w:rsidR="008463DE" w:rsidRPr="00EB3E66">
        <w:rPr>
          <w:rFonts w:ascii="Mark Pro" w:hAnsi="Mark Pro"/>
        </w:rPr>
        <w:t xml:space="preserve">. </w:t>
      </w:r>
      <w:r w:rsidR="00B54563" w:rsidRPr="00EB3E66">
        <w:rPr>
          <w:rFonts w:ascii="Mark Pro" w:hAnsi="Mark Pro"/>
        </w:rPr>
        <w:t xml:space="preserve">Weitere Punkte liegen in der Verantwortung des Fahrers. Denn zum effizienten Betrieb des E-Fahrzeugs kann die </w:t>
      </w:r>
      <w:r w:rsidR="008463DE" w:rsidRPr="00EB3E66">
        <w:rPr>
          <w:rFonts w:ascii="Mark Pro" w:hAnsi="Mark Pro"/>
        </w:rPr>
        <w:t xml:space="preserve">Vorklimatisierung an Wallbox </w:t>
      </w:r>
      <w:r w:rsidR="00B54563" w:rsidRPr="00EB3E66">
        <w:rPr>
          <w:rFonts w:ascii="Mark Pro" w:hAnsi="Mark Pro"/>
        </w:rPr>
        <w:t xml:space="preserve">oder Ladestation beitragen. Damit das reibungslos klappt, muss </w:t>
      </w:r>
      <w:r w:rsidR="00682548" w:rsidRPr="00EB3E66">
        <w:rPr>
          <w:rFonts w:ascii="Mark Pro" w:hAnsi="Mark Pro"/>
        </w:rPr>
        <w:t xml:space="preserve">er </w:t>
      </w:r>
      <w:r w:rsidR="00B54563" w:rsidRPr="00EB3E66">
        <w:rPr>
          <w:rFonts w:ascii="Mark Pro" w:hAnsi="Mark Pro"/>
        </w:rPr>
        <w:t>sich mit der Bedienung vertraut machen. Für gewöhnlich geschieht das über eine Smartphone-App</w:t>
      </w:r>
      <w:r w:rsidR="008463DE" w:rsidRPr="00EB3E66">
        <w:rPr>
          <w:rFonts w:ascii="Mark Pro" w:hAnsi="Mark Pro"/>
        </w:rPr>
        <w:t>.</w:t>
      </w:r>
      <w:r w:rsidR="00B54563" w:rsidRPr="00EB3E66">
        <w:rPr>
          <w:rFonts w:ascii="Mark Pro" w:hAnsi="Mark Pro"/>
        </w:rPr>
        <w:t xml:space="preserve"> </w:t>
      </w:r>
      <w:r w:rsidR="00682548" w:rsidRPr="00EB3E66">
        <w:rPr>
          <w:rFonts w:ascii="Mark Pro" w:hAnsi="Mark Pro"/>
        </w:rPr>
        <w:t xml:space="preserve">Bei Fragen hilft </w:t>
      </w:r>
      <w:r w:rsidR="00B54563" w:rsidRPr="00EB3E66">
        <w:rPr>
          <w:rFonts w:ascii="Mark Pro" w:hAnsi="Mark Pro"/>
        </w:rPr>
        <w:t xml:space="preserve">eine gute Fachwerkstatt </w:t>
      </w:r>
      <w:r w:rsidR="00682548" w:rsidRPr="00EB3E66">
        <w:rPr>
          <w:rFonts w:ascii="Mark Pro" w:hAnsi="Mark Pro"/>
        </w:rPr>
        <w:t>sicherlich gern</w:t>
      </w:r>
      <w:r w:rsidR="00B54563" w:rsidRPr="00EB3E66">
        <w:rPr>
          <w:rFonts w:ascii="Mark Pro" w:hAnsi="Mark Pro"/>
        </w:rPr>
        <w:t>.</w:t>
      </w:r>
    </w:p>
    <w:p w14:paraId="39D33EDD" w14:textId="77777777" w:rsidR="002955CB" w:rsidRPr="00EB3E66" w:rsidRDefault="002955CB" w:rsidP="0049281F">
      <w:pPr>
        <w:ind w:right="2120"/>
        <w:rPr>
          <w:rFonts w:ascii="Mark Pro" w:hAnsi="Mark Pro" w:cs="Arial"/>
          <w:b/>
          <w:bCs/>
          <w:sz w:val="16"/>
          <w:szCs w:val="16"/>
        </w:rPr>
      </w:pPr>
    </w:p>
    <w:p w14:paraId="37F841C7" w14:textId="77777777" w:rsidR="00F7741A" w:rsidRPr="00EB3E66" w:rsidRDefault="00F7741A" w:rsidP="0049281F">
      <w:pPr>
        <w:ind w:right="2120"/>
        <w:rPr>
          <w:rFonts w:ascii="Mark Pro" w:hAnsi="Mark Pro" w:cs="Arial"/>
          <w:b/>
          <w:bCs/>
          <w:sz w:val="16"/>
          <w:szCs w:val="16"/>
        </w:rPr>
      </w:pPr>
    </w:p>
    <w:p w14:paraId="27FA5726" w14:textId="77777777" w:rsidR="005378FF" w:rsidRPr="00EB3E66" w:rsidRDefault="005378FF" w:rsidP="0049281F">
      <w:pPr>
        <w:ind w:right="2120"/>
        <w:rPr>
          <w:rFonts w:ascii="Mark Pro" w:hAnsi="Mark Pro" w:cs="Arial"/>
          <w:b/>
          <w:bCs/>
          <w:sz w:val="16"/>
          <w:szCs w:val="16"/>
        </w:rPr>
      </w:pPr>
    </w:p>
    <w:p w14:paraId="095B9747" w14:textId="77777777" w:rsidR="00EB3E66" w:rsidRPr="00EB3E66" w:rsidRDefault="00EB3E66" w:rsidP="0049281F">
      <w:pPr>
        <w:ind w:right="2120"/>
        <w:rPr>
          <w:rFonts w:ascii="Mark Pro" w:hAnsi="Mark Pro" w:cs="Arial"/>
          <w:b/>
          <w:bCs/>
          <w:sz w:val="16"/>
          <w:szCs w:val="16"/>
        </w:rPr>
      </w:pPr>
    </w:p>
    <w:p w14:paraId="0B110509" w14:textId="77777777" w:rsidR="00EB3E66" w:rsidRPr="00EB3E66" w:rsidRDefault="00EB3E66" w:rsidP="0049281F">
      <w:pPr>
        <w:ind w:right="2120"/>
        <w:rPr>
          <w:rFonts w:ascii="Mark Pro" w:hAnsi="Mark Pro" w:cs="Arial"/>
          <w:b/>
          <w:bCs/>
          <w:sz w:val="16"/>
          <w:szCs w:val="16"/>
        </w:rPr>
      </w:pPr>
    </w:p>
    <w:p w14:paraId="7ECF5470" w14:textId="77777777" w:rsidR="00EB3E66" w:rsidRPr="00EB3E66" w:rsidRDefault="00EB3E66" w:rsidP="0049281F">
      <w:pPr>
        <w:ind w:right="2120"/>
        <w:rPr>
          <w:rFonts w:ascii="Mark Pro" w:hAnsi="Mark Pro" w:cs="Arial"/>
          <w:b/>
          <w:bCs/>
          <w:sz w:val="16"/>
          <w:szCs w:val="16"/>
        </w:rPr>
      </w:pPr>
    </w:p>
    <w:p w14:paraId="2DEDDF0B" w14:textId="77777777" w:rsidR="00EB3E66" w:rsidRPr="00EB3E66" w:rsidRDefault="00EB3E66" w:rsidP="0049281F">
      <w:pPr>
        <w:ind w:right="2120"/>
        <w:rPr>
          <w:rFonts w:ascii="Mark Pro" w:hAnsi="Mark Pro" w:cs="Arial"/>
          <w:b/>
          <w:bCs/>
          <w:sz w:val="16"/>
          <w:szCs w:val="16"/>
        </w:rPr>
      </w:pPr>
    </w:p>
    <w:p w14:paraId="22117BAE" w14:textId="77777777" w:rsidR="00EB3E66" w:rsidRPr="00EB3E66" w:rsidRDefault="00EB3E66" w:rsidP="0049281F">
      <w:pPr>
        <w:ind w:right="2120"/>
        <w:rPr>
          <w:rFonts w:ascii="Mark Pro" w:hAnsi="Mark Pro" w:cs="Arial"/>
          <w:b/>
          <w:bCs/>
          <w:sz w:val="16"/>
          <w:szCs w:val="16"/>
        </w:rPr>
      </w:pPr>
    </w:p>
    <w:p w14:paraId="26E1AA56" w14:textId="77777777" w:rsidR="00EB3E66" w:rsidRPr="00EB3E66" w:rsidRDefault="00EB3E66" w:rsidP="0049281F">
      <w:pPr>
        <w:ind w:right="2120"/>
        <w:rPr>
          <w:rFonts w:ascii="Mark Pro" w:hAnsi="Mark Pro" w:cs="Arial"/>
          <w:b/>
          <w:bCs/>
          <w:sz w:val="16"/>
          <w:szCs w:val="16"/>
        </w:rPr>
      </w:pPr>
    </w:p>
    <w:p w14:paraId="380F1504" w14:textId="77777777" w:rsidR="00EB3E66" w:rsidRPr="00EB3E66" w:rsidRDefault="00EB3E66" w:rsidP="0049281F">
      <w:pPr>
        <w:ind w:right="2120"/>
        <w:rPr>
          <w:rFonts w:ascii="Mark Pro" w:hAnsi="Mark Pro" w:cs="Arial"/>
          <w:b/>
          <w:bCs/>
          <w:sz w:val="16"/>
          <w:szCs w:val="16"/>
        </w:rPr>
      </w:pPr>
    </w:p>
    <w:p w14:paraId="3E00E2F4" w14:textId="77777777" w:rsidR="00EB3E66" w:rsidRPr="00EB3E66" w:rsidRDefault="00EB3E66" w:rsidP="0049281F">
      <w:pPr>
        <w:ind w:right="2120"/>
        <w:rPr>
          <w:rFonts w:ascii="Mark Pro" w:hAnsi="Mark Pro" w:cs="Arial"/>
          <w:b/>
          <w:bCs/>
          <w:sz w:val="16"/>
          <w:szCs w:val="16"/>
        </w:rPr>
      </w:pPr>
    </w:p>
    <w:p w14:paraId="47205FEC" w14:textId="77777777" w:rsidR="00EB3E66" w:rsidRPr="00EB3E66" w:rsidRDefault="00EB3E66" w:rsidP="0049281F">
      <w:pPr>
        <w:ind w:right="2120"/>
        <w:rPr>
          <w:rFonts w:ascii="Mark Pro" w:hAnsi="Mark Pro" w:cs="Arial"/>
          <w:b/>
          <w:bCs/>
          <w:sz w:val="16"/>
          <w:szCs w:val="16"/>
        </w:rPr>
      </w:pPr>
    </w:p>
    <w:p w14:paraId="4F8C1A41" w14:textId="77777777" w:rsidR="00EB3E66" w:rsidRPr="00EB3E66" w:rsidRDefault="00EB3E66" w:rsidP="0049281F">
      <w:pPr>
        <w:ind w:right="2120"/>
        <w:rPr>
          <w:rFonts w:ascii="Mark Pro" w:hAnsi="Mark Pro" w:cs="Arial"/>
          <w:b/>
          <w:bCs/>
          <w:sz w:val="16"/>
          <w:szCs w:val="16"/>
        </w:rPr>
      </w:pPr>
    </w:p>
    <w:p w14:paraId="1AA40E23" w14:textId="77777777" w:rsidR="00EB3E66" w:rsidRPr="00EB3E66" w:rsidRDefault="00EB3E66" w:rsidP="0049281F">
      <w:pPr>
        <w:ind w:right="2120"/>
        <w:rPr>
          <w:rFonts w:ascii="Mark Pro" w:hAnsi="Mark Pro" w:cs="Arial"/>
          <w:b/>
          <w:bCs/>
          <w:sz w:val="16"/>
          <w:szCs w:val="16"/>
        </w:rPr>
      </w:pPr>
    </w:p>
    <w:p w14:paraId="18C36DC8" w14:textId="77777777" w:rsidR="00EB3E66" w:rsidRPr="00EB3E66" w:rsidRDefault="00EB3E66" w:rsidP="0049281F">
      <w:pPr>
        <w:ind w:right="2120"/>
        <w:rPr>
          <w:rFonts w:ascii="Mark Pro" w:hAnsi="Mark Pro" w:cs="Arial"/>
          <w:b/>
          <w:bCs/>
          <w:sz w:val="16"/>
          <w:szCs w:val="16"/>
        </w:rPr>
      </w:pPr>
    </w:p>
    <w:p w14:paraId="62C8A88B" w14:textId="77777777" w:rsidR="00EB3E66" w:rsidRPr="00EB3E66" w:rsidRDefault="00EB3E66" w:rsidP="0049281F">
      <w:pPr>
        <w:ind w:right="2120"/>
        <w:rPr>
          <w:rFonts w:ascii="Mark Pro" w:hAnsi="Mark Pro" w:cs="Arial"/>
          <w:b/>
          <w:bCs/>
          <w:sz w:val="16"/>
          <w:szCs w:val="16"/>
        </w:rPr>
      </w:pPr>
    </w:p>
    <w:p w14:paraId="4D425CA9" w14:textId="77777777" w:rsidR="005378FF" w:rsidRPr="00EB3E66" w:rsidRDefault="005378FF" w:rsidP="0049281F">
      <w:pPr>
        <w:ind w:right="2120"/>
        <w:rPr>
          <w:rFonts w:ascii="Mark Pro" w:hAnsi="Mark Pro" w:cs="Arial"/>
          <w:b/>
          <w:bCs/>
          <w:sz w:val="16"/>
          <w:szCs w:val="16"/>
        </w:rPr>
      </w:pPr>
    </w:p>
    <w:p w14:paraId="016BE236" w14:textId="4E907369" w:rsidR="00832E68" w:rsidRPr="00EB3E66" w:rsidRDefault="00832E68" w:rsidP="0049281F">
      <w:pPr>
        <w:ind w:right="2120"/>
        <w:rPr>
          <w:rFonts w:ascii="Mark Pro" w:hAnsi="Mark Pro" w:cs="Arial"/>
          <w:b/>
          <w:bCs/>
          <w:sz w:val="16"/>
          <w:szCs w:val="16"/>
        </w:rPr>
      </w:pPr>
      <w:r w:rsidRPr="00EB3E66">
        <w:rPr>
          <w:rFonts w:ascii="Mark Pro" w:hAnsi="Mark Pro" w:cs="Arial"/>
          <w:b/>
          <w:bCs/>
          <w:sz w:val="16"/>
          <w:szCs w:val="16"/>
        </w:rPr>
        <w:t xml:space="preserve">Die </w:t>
      </w:r>
      <w:r w:rsidR="00FD2423" w:rsidRPr="00EB3E66">
        <w:rPr>
          <w:rFonts w:ascii="Mark Pro" w:hAnsi="Mark Pro" w:cs="Arial"/>
          <w:b/>
          <w:bCs/>
          <w:sz w:val="16"/>
          <w:szCs w:val="16"/>
        </w:rPr>
        <w:t xml:space="preserve">GTÜ </w:t>
      </w:r>
      <w:r w:rsidRPr="00EB3E66">
        <w:rPr>
          <w:rFonts w:ascii="Mark Pro" w:hAnsi="Mark Pro" w:cs="Arial"/>
          <w:b/>
          <w:bCs/>
          <w:sz w:val="16"/>
          <w:szCs w:val="16"/>
        </w:rPr>
        <w:t>Gesellschaft für Technische Überwachung mbH</w:t>
      </w:r>
    </w:p>
    <w:p w14:paraId="22D1E399" w14:textId="72899339" w:rsidR="00832E68" w:rsidRPr="00EB3E66" w:rsidRDefault="00832E68" w:rsidP="00832E68">
      <w:pPr>
        <w:ind w:right="2120"/>
        <w:rPr>
          <w:rFonts w:ascii="Mark Pro" w:hAnsi="Mark Pro"/>
          <w:sz w:val="16"/>
          <w:szCs w:val="16"/>
        </w:rPr>
      </w:pPr>
      <w:r w:rsidRPr="00EB3E66">
        <w:rPr>
          <w:rFonts w:ascii="Mark Pro" w:hAnsi="Mark Pro"/>
          <w:color w:val="C6243C"/>
          <w:sz w:val="16"/>
          <w:szCs w:val="16"/>
        </w:rPr>
        <w:t xml:space="preserve">__ </w:t>
      </w:r>
      <w:r w:rsidR="001D5A1B" w:rsidRPr="00EB3E66">
        <w:rPr>
          <w:rFonts w:ascii="Mark Pro" w:hAnsi="Mark Pro"/>
          <w:sz w:val="16"/>
          <w:szCs w:val="16"/>
        </w:rPr>
        <w:t xml:space="preserve">Die </w:t>
      </w:r>
      <w:r w:rsidR="00B663C4" w:rsidRPr="00EB3E66">
        <w:rPr>
          <w:rFonts w:ascii="Mark Pro" w:hAnsi="Mark Pro"/>
          <w:sz w:val="16"/>
          <w:szCs w:val="16"/>
        </w:rPr>
        <w:t>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2.650 Prüfingenieurinnen und Prüfingenieure sowie zahlreiche qualifizierte Mitarbeitende stehen an 10.200 Prüfstützpunkten in Werkstätten und Autohäusern sowie an mehr als 860 eigenen Prüfstellen der GTÜ-Vertragspartner zur Verfügung. Die GTÜ-Prüfingenieurinnen und -Prüfingenieure sind im Sinne der Verkehrssicherheit und des Umweltschutzes</w:t>
      </w:r>
      <w:r w:rsidR="001D5A1B" w:rsidRPr="00EB3E66">
        <w:rPr>
          <w:rFonts w:ascii="Mark Pro" w:hAnsi="Mark Pro"/>
          <w:sz w:val="16"/>
          <w:szCs w:val="16"/>
        </w:rPr>
        <w:t xml:space="preserve"> tätig.</w:t>
      </w:r>
    </w:p>
    <w:p w14:paraId="5BC596A6" w14:textId="0AA51B14" w:rsidR="002E3C1B" w:rsidRPr="00EB3E66" w:rsidRDefault="002E3C1B" w:rsidP="00832E68">
      <w:pPr>
        <w:ind w:right="2120"/>
        <w:rPr>
          <w:rFonts w:ascii="Mark Pro" w:hAnsi="Mark Pro"/>
          <w:sz w:val="16"/>
          <w:szCs w:val="16"/>
        </w:rPr>
      </w:pPr>
      <w:r w:rsidRPr="00EB3E66">
        <w:rPr>
          <w:rFonts w:ascii="Mark Pro" w:hAnsi="Mark Pro"/>
          <w:color w:val="C6243C"/>
          <w:sz w:val="16"/>
          <w:szCs w:val="16"/>
        </w:rPr>
        <w:t>__</w:t>
      </w:r>
      <w:r w:rsidRPr="00EB3E66">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EB3E66">
        <w:rPr>
          <w:rFonts w:ascii="Mark Pro" w:hAnsi="Mark Pro"/>
          <w:sz w:val="16"/>
          <w:szCs w:val="16"/>
        </w:rPr>
        <w:softHyphen/>
        <w:t>verband der freiberuflichen und unabhängigen Sachverständigen für das Kraftfahrzeugwesen e.V.).</w:t>
      </w:r>
    </w:p>
    <w:sectPr w:rsidR="002E3C1B" w:rsidRPr="00EB3E66" w:rsidSect="00EB3E66">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C319E" w14:textId="77777777" w:rsidR="00915F6A" w:rsidRDefault="00915F6A" w:rsidP="00A72994">
      <w:r>
        <w:separator/>
      </w:r>
    </w:p>
  </w:endnote>
  <w:endnote w:type="continuationSeparator" w:id="0">
    <w:p w14:paraId="2AAF3238" w14:textId="77777777" w:rsidR="00915F6A" w:rsidRDefault="00915F6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0A9AE" w14:textId="77777777" w:rsidR="00915F6A" w:rsidRDefault="00915F6A" w:rsidP="00A72994">
      <w:r>
        <w:separator/>
      </w:r>
    </w:p>
  </w:footnote>
  <w:footnote w:type="continuationSeparator" w:id="0">
    <w:p w14:paraId="30A1BF06" w14:textId="77777777" w:rsidR="00915F6A" w:rsidRDefault="00915F6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0DCF"/>
    <w:rsid w:val="000025D7"/>
    <w:rsid w:val="0000267C"/>
    <w:rsid w:val="000034D1"/>
    <w:rsid w:val="00007755"/>
    <w:rsid w:val="00007AAF"/>
    <w:rsid w:val="00025C8D"/>
    <w:rsid w:val="00033A9C"/>
    <w:rsid w:val="000345B2"/>
    <w:rsid w:val="00034992"/>
    <w:rsid w:val="0004009E"/>
    <w:rsid w:val="00040589"/>
    <w:rsid w:val="00057A15"/>
    <w:rsid w:val="000644FC"/>
    <w:rsid w:val="000717BF"/>
    <w:rsid w:val="00071822"/>
    <w:rsid w:val="000910B5"/>
    <w:rsid w:val="000963E2"/>
    <w:rsid w:val="000A25D4"/>
    <w:rsid w:val="000B0C74"/>
    <w:rsid w:val="000C7B0A"/>
    <w:rsid w:val="000F10DF"/>
    <w:rsid w:val="000F5D6E"/>
    <w:rsid w:val="001064D8"/>
    <w:rsid w:val="00121BB1"/>
    <w:rsid w:val="0012262D"/>
    <w:rsid w:val="00130E7D"/>
    <w:rsid w:val="00131B38"/>
    <w:rsid w:val="001356ED"/>
    <w:rsid w:val="00136CBB"/>
    <w:rsid w:val="00155932"/>
    <w:rsid w:val="00156EB8"/>
    <w:rsid w:val="0016090F"/>
    <w:rsid w:val="00162163"/>
    <w:rsid w:val="00164733"/>
    <w:rsid w:val="001658CC"/>
    <w:rsid w:val="0016788A"/>
    <w:rsid w:val="00171BC2"/>
    <w:rsid w:val="00187160"/>
    <w:rsid w:val="00196070"/>
    <w:rsid w:val="001A35BF"/>
    <w:rsid w:val="001A4A6B"/>
    <w:rsid w:val="001B6011"/>
    <w:rsid w:val="001C7F27"/>
    <w:rsid w:val="001D159C"/>
    <w:rsid w:val="001D1D8D"/>
    <w:rsid w:val="001D2F0F"/>
    <w:rsid w:val="001D5A1B"/>
    <w:rsid w:val="001F49A8"/>
    <w:rsid w:val="0020186C"/>
    <w:rsid w:val="00201C91"/>
    <w:rsid w:val="00207DEE"/>
    <w:rsid w:val="0021052D"/>
    <w:rsid w:val="00215CE5"/>
    <w:rsid w:val="002164D6"/>
    <w:rsid w:val="00222974"/>
    <w:rsid w:val="002361BB"/>
    <w:rsid w:val="00237371"/>
    <w:rsid w:val="0025071D"/>
    <w:rsid w:val="00255CD5"/>
    <w:rsid w:val="0026174A"/>
    <w:rsid w:val="0026272C"/>
    <w:rsid w:val="00271F32"/>
    <w:rsid w:val="00280F87"/>
    <w:rsid w:val="00282DA4"/>
    <w:rsid w:val="00283810"/>
    <w:rsid w:val="002906BF"/>
    <w:rsid w:val="0029165D"/>
    <w:rsid w:val="002935FD"/>
    <w:rsid w:val="002955CB"/>
    <w:rsid w:val="002A2825"/>
    <w:rsid w:val="002A5571"/>
    <w:rsid w:val="002B10C1"/>
    <w:rsid w:val="002B3413"/>
    <w:rsid w:val="002B76FD"/>
    <w:rsid w:val="002C1086"/>
    <w:rsid w:val="002C1755"/>
    <w:rsid w:val="002C1A51"/>
    <w:rsid w:val="002C58D6"/>
    <w:rsid w:val="002D5BC3"/>
    <w:rsid w:val="002E1102"/>
    <w:rsid w:val="002E3C1B"/>
    <w:rsid w:val="002F1B8C"/>
    <w:rsid w:val="002F240D"/>
    <w:rsid w:val="002F754D"/>
    <w:rsid w:val="0030077D"/>
    <w:rsid w:val="00300EC3"/>
    <w:rsid w:val="00302047"/>
    <w:rsid w:val="00305613"/>
    <w:rsid w:val="00311E47"/>
    <w:rsid w:val="0034218D"/>
    <w:rsid w:val="00347060"/>
    <w:rsid w:val="0035748B"/>
    <w:rsid w:val="0037048E"/>
    <w:rsid w:val="00370A32"/>
    <w:rsid w:val="0037633A"/>
    <w:rsid w:val="00377D0A"/>
    <w:rsid w:val="0038084E"/>
    <w:rsid w:val="00381695"/>
    <w:rsid w:val="00382007"/>
    <w:rsid w:val="00385C94"/>
    <w:rsid w:val="00392E13"/>
    <w:rsid w:val="003A1F80"/>
    <w:rsid w:val="003A3C40"/>
    <w:rsid w:val="003B29AD"/>
    <w:rsid w:val="003C016C"/>
    <w:rsid w:val="003C62AC"/>
    <w:rsid w:val="003E16DF"/>
    <w:rsid w:val="003E2209"/>
    <w:rsid w:val="003E5F46"/>
    <w:rsid w:val="003E7552"/>
    <w:rsid w:val="00400195"/>
    <w:rsid w:val="00401A89"/>
    <w:rsid w:val="0042327A"/>
    <w:rsid w:val="00424EA3"/>
    <w:rsid w:val="0042533A"/>
    <w:rsid w:val="00436749"/>
    <w:rsid w:val="00440043"/>
    <w:rsid w:val="004447B3"/>
    <w:rsid w:val="0046101C"/>
    <w:rsid w:val="00462982"/>
    <w:rsid w:val="00463ED5"/>
    <w:rsid w:val="0048333E"/>
    <w:rsid w:val="00484125"/>
    <w:rsid w:val="0049082D"/>
    <w:rsid w:val="0049281F"/>
    <w:rsid w:val="00492F83"/>
    <w:rsid w:val="0049678B"/>
    <w:rsid w:val="00497179"/>
    <w:rsid w:val="004A171C"/>
    <w:rsid w:val="004B5DAA"/>
    <w:rsid w:val="004B6948"/>
    <w:rsid w:val="004C0D1D"/>
    <w:rsid w:val="004C6F19"/>
    <w:rsid w:val="004D2734"/>
    <w:rsid w:val="004D6428"/>
    <w:rsid w:val="004F09C1"/>
    <w:rsid w:val="005174DA"/>
    <w:rsid w:val="005272C8"/>
    <w:rsid w:val="005378FF"/>
    <w:rsid w:val="0054260A"/>
    <w:rsid w:val="00554833"/>
    <w:rsid w:val="0056069F"/>
    <w:rsid w:val="005614A7"/>
    <w:rsid w:val="005638BD"/>
    <w:rsid w:val="005661A3"/>
    <w:rsid w:val="00570E22"/>
    <w:rsid w:val="00574952"/>
    <w:rsid w:val="00577D5A"/>
    <w:rsid w:val="00583FFD"/>
    <w:rsid w:val="00591D6D"/>
    <w:rsid w:val="005947D7"/>
    <w:rsid w:val="00595204"/>
    <w:rsid w:val="005A031A"/>
    <w:rsid w:val="005A2CBC"/>
    <w:rsid w:val="005A449C"/>
    <w:rsid w:val="005A4807"/>
    <w:rsid w:val="005B68C7"/>
    <w:rsid w:val="005B7678"/>
    <w:rsid w:val="005C1583"/>
    <w:rsid w:val="005D1CBE"/>
    <w:rsid w:val="005E0AD2"/>
    <w:rsid w:val="005E3F74"/>
    <w:rsid w:val="00605F86"/>
    <w:rsid w:val="00612D1D"/>
    <w:rsid w:val="00612D81"/>
    <w:rsid w:val="00616637"/>
    <w:rsid w:val="00617782"/>
    <w:rsid w:val="00622314"/>
    <w:rsid w:val="00632949"/>
    <w:rsid w:val="006344C5"/>
    <w:rsid w:val="00640EA4"/>
    <w:rsid w:val="00641666"/>
    <w:rsid w:val="00644E5B"/>
    <w:rsid w:val="00651F38"/>
    <w:rsid w:val="00661027"/>
    <w:rsid w:val="00663CBB"/>
    <w:rsid w:val="00671D56"/>
    <w:rsid w:val="006744F4"/>
    <w:rsid w:val="00675EF5"/>
    <w:rsid w:val="0067712F"/>
    <w:rsid w:val="006814BD"/>
    <w:rsid w:val="00682548"/>
    <w:rsid w:val="00686433"/>
    <w:rsid w:val="00695444"/>
    <w:rsid w:val="006A7F92"/>
    <w:rsid w:val="006B1322"/>
    <w:rsid w:val="006B37D7"/>
    <w:rsid w:val="006B4D69"/>
    <w:rsid w:val="006C061C"/>
    <w:rsid w:val="006D2354"/>
    <w:rsid w:val="006E7169"/>
    <w:rsid w:val="00701948"/>
    <w:rsid w:val="0071177B"/>
    <w:rsid w:val="00720BAF"/>
    <w:rsid w:val="00733D60"/>
    <w:rsid w:val="00742F97"/>
    <w:rsid w:val="0074344F"/>
    <w:rsid w:val="007507BF"/>
    <w:rsid w:val="00751D04"/>
    <w:rsid w:val="007564D2"/>
    <w:rsid w:val="00771677"/>
    <w:rsid w:val="0078040C"/>
    <w:rsid w:val="00792E5D"/>
    <w:rsid w:val="00795C4A"/>
    <w:rsid w:val="007968EA"/>
    <w:rsid w:val="007A583A"/>
    <w:rsid w:val="007B0FD6"/>
    <w:rsid w:val="007B2BE1"/>
    <w:rsid w:val="007C1586"/>
    <w:rsid w:val="007C3DDD"/>
    <w:rsid w:val="007E0E54"/>
    <w:rsid w:val="007E47BE"/>
    <w:rsid w:val="00820020"/>
    <w:rsid w:val="00824024"/>
    <w:rsid w:val="00831161"/>
    <w:rsid w:val="00832E68"/>
    <w:rsid w:val="008334B4"/>
    <w:rsid w:val="00843681"/>
    <w:rsid w:val="008463DE"/>
    <w:rsid w:val="00861E30"/>
    <w:rsid w:val="00863AD5"/>
    <w:rsid w:val="008641EF"/>
    <w:rsid w:val="008649DE"/>
    <w:rsid w:val="00870D12"/>
    <w:rsid w:val="00876285"/>
    <w:rsid w:val="00882A0F"/>
    <w:rsid w:val="008953C0"/>
    <w:rsid w:val="008A145C"/>
    <w:rsid w:val="008B050E"/>
    <w:rsid w:val="008C32E4"/>
    <w:rsid w:val="008E133F"/>
    <w:rsid w:val="008E32F5"/>
    <w:rsid w:val="008E7C66"/>
    <w:rsid w:val="008F1341"/>
    <w:rsid w:val="008F4A86"/>
    <w:rsid w:val="0090396B"/>
    <w:rsid w:val="00906065"/>
    <w:rsid w:val="00910FB2"/>
    <w:rsid w:val="00915F6A"/>
    <w:rsid w:val="00920A9F"/>
    <w:rsid w:val="00922B5B"/>
    <w:rsid w:val="00924C9D"/>
    <w:rsid w:val="00936DEC"/>
    <w:rsid w:val="00942236"/>
    <w:rsid w:val="00945AD0"/>
    <w:rsid w:val="00950027"/>
    <w:rsid w:val="009506CF"/>
    <w:rsid w:val="00966095"/>
    <w:rsid w:val="0098129E"/>
    <w:rsid w:val="0099444A"/>
    <w:rsid w:val="00994E95"/>
    <w:rsid w:val="009B334F"/>
    <w:rsid w:val="009B4AD7"/>
    <w:rsid w:val="009B5520"/>
    <w:rsid w:val="009C2A47"/>
    <w:rsid w:val="009C323F"/>
    <w:rsid w:val="009C4D60"/>
    <w:rsid w:val="009D2690"/>
    <w:rsid w:val="009E1EE5"/>
    <w:rsid w:val="009E2AB1"/>
    <w:rsid w:val="009E3835"/>
    <w:rsid w:val="009F21CD"/>
    <w:rsid w:val="00A04CF3"/>
    <w:rsid w:val="00A23FF6"/>
    <w:rsid w:val="00A3174A"/>
    <w:rsid w:val="00A334CE"/>
    <w:rsid w:val="00A34832"/>
    <w:rsid w:val="00A3552D"/>
    <w:rsid w:val="00A40EB6"/>
    <w:rsid w:val="00A5362E"/>
    <w:rsid w:val="00A65E15"/>
    <w:rsid w:val="00A7164B"/>
    <w:rsid w:val="00A72994"/>
    <w:rsid w:val="00A771D1"/>
    <w:rsid w:val="00A77C20"/>
    <w:rsid w:val="00A81214"/>
    <w:rsid w:val="00A91B23"/>
    <w:rsid w:val="00A94401"/>
    <w:rsid w:val="00AA5527"/>
    <w:rsid w:val="00AB243B"/>
    <w:rsid w:val="00AE3D71"/>
    <w:rsid w:val="00AF2BDB"/>
    <w:rsid w:val="00AF7617"/>
    <w:rsid w:val="00B01206"/>
    <w:rsid w:val="00B01764"/>
    <w:rsid w:val="00B240F4"/>
    <w:rsid w:val="00B251C5"/>
    <w:rsid w:val="00B25869"/>
    <w:rsid w:val="00B25AAA"/>
    <w:rsid w:val="00B40605"/>
    <w:rsid w:val="00B54563"/>
    <w:rsid w:val="00B60E4D"/>
    <w:rsid w:val="00B65E46"/>
    <w:rsid w:val="00B663C4"/>
    <w:rsid w:val="00B70EC3"/>
    <w:rsid w:val="00B7224E"/>
    <w:rsid w:val="00B7482C"/>
    <w:rsid w:val="00B7504A"/>
    <w:rsid w:val="00B81AC4"/>
    <w:rsid w:val="00B82221"/>
    <w:rsid w:val="00B82826"/>
    <w:rsid w:val="00B91931"/>
    <w:rsid w:val="00B929E8"/>
    <w:rsid w:val="00BA2927"/>
    <w:rsid w:val="00BB0D24"/>
    <w:rsid w:val="00BB4BEB"/>
    <w:rsid w:val="00BB786A"/>
    <w:rsid w:val="00BE7E28"/>
    <w:rsid w:val="00BF5A6F"/>
    <w:rsid w:val="00BF5DF1"/>
    <w:rsid w:val="00C01193"/>
    <w:rsid w:val="00C13AAD"/>
    <w:rsid w:val="00C2067A"/>
    <w:rsid w:val="00C24D7B"/>
    <w:rsid w:val="00C844B5"/>
    <w:rsid w:val="00C93CEA"/>
    <w:rsid w:val="00C94565"/>
    <w:rsid w:val="00CA0FAD"/>
    <w:rsid w:val="00CB53E6"/>
    <w:rsid w:val="00CB5444"/>
    <w:rsid w:val="00CC130E"/>
    <w:rsid w:val="00CC41FC"/>
    <w:rsid w:val="00CD0335"/>
    <w:rsid w:val="00CD1154"/>
    <w:rsid w:val="00CD667A"/>
    <w:rsid w:val="00CE4AD0"/>
    <w:rsid w:val="00CF0355"/>
    <w:rsid w:val="00CF0D59"/>
    <w:rsid w:val="00CF4CED"/>
    <w:rsid w:val="00D019F1"/>
    <w:rsid w:val="00D07582"/>
    <w:rsid w:val="00D109B6"/>
    <w:rsid w:val="00D13D4A"/>
    <w:rsid w:val="00D14CDF"/>
    <w:rsid w:val="00D2371D"/>
    <w:rsid w:val="00D24322"/>
    <w:rsid w:val="00D256FB"/>
    <w:rsid w:val="00D32F84"/>
    <w:rsid w:val="00D33DFC"/>
    <w:rsid w:val="00D40833"/>
    <w:rsid w:val="00D42F30"/>
    <w:rsid w:val="00D45B8F"/>
    <w:rsid w:val="00D5367B"/>
    <w:rsid w:val="00D62372"/>
    <w:rsid w:val="00D659D0"/>
    <w:rsid w:val="00D66EEB"/>
    <w:rsid w:val="00D72637"/>
    <w:rsid w:val="00D96314"/>
    <w:rsid w:val="00DA1984"/>
    <w:rsid w:val="00DA3AAE"/>
    <w:rsid w:val="00DA4BB2"/>
    <w:rsid w:val="00DB1958"/>
    <w:rsid w:val="00DB3B12"/>
    <w:rsid w:val="00DC5907"/>
    <w:rsid w:val="00DC65B0"/>
    <w:rsid w:val="00DD23EA"/>
    <w:rsid w:val="00DE6235"/>
    <w:rsid w:val="00DE70DC"/>
    <w:rsid w:val="00DF47BB"/>
    <w:rsid w:val="00DF79C9"/>
    <w:rsid w:val="00E14D55"/>
    <w:rsid w:val="00E206C5"/>
    <w:rsid w:val="00E259B3"/>
    <w:rsid w:val="00E27325"/>
    <w:rsid w:val="00E40B99"/>
    <w:rsid w:val="00E63C6B"/>
    <w:rsid w:val="00E6618B"/>
    <w:rsid w:val="00E7446A"/>
    <w:rsid w:val="00E83FD7"/>
    <w:rsid w:val="00E90BE5"/>
    <w:rsid w:val="00E91289"/>
    <w:rsid w:val="00E945EB"/>
    <w:rsid w:val="00EB27F0"/>
    <w:rsid w:val="00EB2E33"/>
    <w:rsid w:val="00EB3E66"/>
    <w:rsid w:val="00EC2A19"/>
    <w:rsid w:val="00EC5286"/>
    <w:rsid w:val="00ED362D"/>
    <w:rsid w:val="00EF0287"/>
    <w:rsid w:val="00F14DAC"/>
    <w:rsid w:val="00F17906"/>
    <w:rsid w:val="00F30C27"/>
    <w:rsid w:val="00F344B6"/>
    <w:rsid w:val="00F37F2B"/>
    <w:rsid w:val="00F506D8"/>
    <w:rsid w:val="00F5125F"/>
    <w:rsid w:val="00F53744"/>
    <w:rsid w:val="00F60636"/>
    <w:rsid w:val="00F73E2D"/>
    <w:rsid w:val="00F7741A"/>
    <w:rsid w:val="00F82B94"/>
    <w:rsid w:val="00F90B60"/>
    <w:rsid w:val="00F91000"/>
    <w:rsid w:val="00F93FE7"/>
    <w:rsid w:val="00FB0B67"/>
    <w:rsid w:val="00FB1642"/>
    <w:rsid w:val="00FB6CCA"/>
    <w:rsid w:val="00FC1535"/>
    <w:rsid w:val="00FD2423"/>
    <w:rsid w:val="00FD713C"/>
    <w:rsid w:val="00FE2ABA"/>
    <w:rsid w:val="00FE52F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0034D1"/>
    <w:rPr>
      <w:color w:val="0563C1" w:themeColor="hyperlink"/>
      <w:u w:val="single"/>
    </w:rPr>
  </w:style>
  <w:style w:type="character" w:styleId="NichtaufgelsteErwhnung">
    <w:name w:val="Unresolved Mention"/>
    <w:basedOn w:val="Absatz-Standardschriftart"/>
    <w:uiPriority w:val="99"/>
    <w:semiHidden/>
    <w:unhideWhenUsed/>
    <w:rsid w:val="00003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6970">
      <w:bodyDiv w:val="1"/>
      <w:marLeft w:val="0"/>
      <w:marRight w:val="0"/>
      <w:marTop w:val="0"/>
      <w:marBottom w:val="0"/>
      <w:divBdr>
        <w:top w:val="none" w:sz="0" w:space="0" w:color="auto"/>
        <w:left w:val="none" w:sz="0" w:space="0" w:color="auto"/>
        <w:bottom w:val="none" w:sz="0" w:space="0" w:color="auto"/>
        <w:right w:val="none" w:sz="0" w:space="0" w:color="auto"/>
      </w:divBdr>
    </w:div>
    <w:div w:id="382605481">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3</Pages>
  <Words>696</Words>
  <Characters>4385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4</cp:revision>
  <cp:lastPrinted>2020-06-10T13:28:00Z</cp:lastPrinted>
  <dcterms:created xsi:type="dcterms:W3CDTF">2025-05-07T14:05:00Z</dcterms:created>
  <dcterms:modified xsi:type="dcterms:W3CDTF">2025-05-07T14:08:00Z</dcterms:modified>
</cp:coreProperties>
</file>